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header16.xml" ContentType="application/vnd.openxmlformats-officedocument.wordprocessingml.header+xml"/>
  <Override PartName="/word/footer15.xml" ContentType="application/vnd.openxmlformats-officedocument.wordprocessingml.foot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header19.xml" ContentType="application/vnd.openxmlformats-officedocument.wordprocessingml.header+xml"/>
  <Override PartName="/word/footer18.xml" ContentType="application/vnd.openxmlformats-officedocument.wordprocessingml.foot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header23.xml" ContentType="application/vnd.openxmlformats-officedocument.wordprocessingml.header+xml"/>
  <Override PartName="/word/footer22.xml" ContentType="application/vnd.openxmlformats-officedocument.wordprocessingml.footer+xml"/>
  <Override PartName="/word/footer23.xml" ContentType="application/vnd.openxmlformats-officedocument.wordprocessingml.footer+xml"/>
  <Override PartName="/word/header24.xml" ContentType="application/vnd.openxmlformats-officedocument.wordprocessingml.header+xml"/>
  <Override PartName="/word/header25.xml" ContentType="application/vnd.openxmlformats-officedocument.wordprocessingml.header+xml"/>
  <Override PartName="/word/footer24.xml" ContentType="application/vnd.openxmlformats-officedocument.wordprocessingml.footer+xml"/>
  <Override PartName="/word/footer25.xml" ContentType="application/vnd.openxmlformats-officedocument.wordprocessingml.footer+xml"/>
  <Override PartName="/word/header26.xml" ContentType="application/vnd.openxmlformats-officedocument.wordprocessingml.header+xml"/>
  <Override PartName="/word/footer26.xml" ContentType="application/vnd.openxmlformats-officedocument.wordprocessingml.footer+xml"/>
  <Override PartName="/word/header27.xml" ContentType="application/vnd.openxmlformats-officedocument.wordprocessingml.header+xml"/>
  <Override PartName="/word/footer27.xml" ContentType="application/vnd.openxmlformats-officedocument.wordprocessingml.footer+xml"/>
  <Override PartName="/word/header28.xml" ContentType="application/vnd.openxmlformats-officedocument.wordprocessingml.header+xml"/>
  <Override PartName="/word/footer28.xml" ContentType="application/vnd.openxmlformats-officedocument.wordprocessingml.footer+xml"/>
  <Override PartName="/word/header29.xml" ContentType="application/vnd.openxmlformats-officedocument.wordprocessingml.header+xml"/>
  <Override PartName="/word/header30.xml" ContentType="application/vnd.openxmlformats-officedocument.wordprocessingml.header+xml"/>
  <Override PartName="/word/footer29.xml" ContentType="application/vnd.openxmlformats-officedocument.wordprocessingml.footer+xml"/>
  <Override PartName="/word/footer30.xml" ContentType="application/vnd.openxmlformats-officedocument.wordprocessingml.footer+xml"/>
  <Override PartName="/word/header31.xml" ContentType="application/vnd.openxmlformats-officedocument.wordprocessingml.header+xml"/>
  <Override PartName="/word/footer31.xml" ContentType="application/vnd.openxmlformats-officedocument.wordprocessingml.footer+xml"/>
  <Override PartName="/word/header32.xml" ContentType="application/vnd.openxmlformats-officedocument.wordprocessingml.header+xml"/>
  <Override PartName="/word/header33.xml" ContentType="application/vnd.openxmlformats-officedocument.wordprocessingml.header+xml"/>
  <Override PartName="/word/footer32.xml" ContentType="application/vnd.openxmlformats-officedocument.wordprocessingml.footer+xml"/>
  <Override PartName="/word/footer33.xml" ContentType="application/vnd.openxmlformats-officedocument.wordprocessingml.footer+xml"/>
  <Override PartName="/word/header34.xml" ContentType="application/vnd.openxmlformats-officedocument.wordprocessingml.header+xml"/>
  <Override PartName="/word/footer34.xml" ContentType="application/vnd.openxmlformats-officedocument.wordprocessingml.footer+xml"/>
  <Override PartName="/word/header35.xml" ContentType="application/vnd.openxmlformats-officedocument.wordprocessingml.header+xml"/>
  <Override PartName="/word/footer35.xml" ContentType="application/vnd.openxmlformats-officedocument.wordprocessingml.footer+xml"/>
  <Override PartName="/word/header36.xml" ContentType="application/vnd.openxmlformats-officedocument.wordprocessingml.header+xml"/>
  <Override PartName="/word/header37.xml" ContentType="application/vnd.openxmlformats-officedocument.wordprocessingml.header+xml"/>
  <Override PartName="/word/footer36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customUIRelID" Type="http://schemas.microsoft.com/office/2010/relationships/ui/extensibility" Target="customUI/customUI14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elraster"/>
        <w:tblpPr w:leftFromText="142" w:rightFromText="142" w:vertAnchor="page" w:horzAnchor="page" w:tblpXSpec="center" w:tblpYSpec="top"/>
        <w:tblW w:w="11977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  <w:tblCaption w:val="Kragten_rapport_voorblad"/>
      </w:tblPr>
      <w:tblGrid>
        <w:gridCol w:w="1204"/>
        <w:gridCol w:w="567"/>
        <w:gridCol w:w="2835"/>
        <w:gridCol w:w="6237"/>
        <w:gridCol w:w="1134"/>
      </w:tblGrid>
      <w:tr w:rsidR="00870ECB" w14:paraId="10E82220" w14:textId="77777777" w:rsidTr="00870ECB">
        <w:trPr>
          <w:trHeight w:val="426"/>
          <w:jc w:val="center"/>
        </w:trPr>
        <w:tc>
          <w:tcPr>
            <w:tcW w:w="1204" w:type="dxa"/>
            <w:vMerge w:val="restart"/>
          </w:tcPr>
          <w:p w14:paraId="2FBC51F1" w14:textId="77777777" w:rsidR="00870ECB" w:rsidRPr="00382E9D" w:rsidRDefault="00870ECB" w:rsidP="00870ECB">
            <w:pPr>
              <w:jc w:val="right"/>
              <w:rPr>
                <w:szCs w:val="18"/>
              </w:rPr>
            </w:pPr>
          </w:p>
        </w:tc>
        <w:tc>
          <w:tcPr>
            <w:tcW w:w="567" w:type="dxa"/>
            <w:shd w:val="clear" w:color="auto" w:fill="auto"/>
          </w:tcPr>
          <w:p w14:paraId="66A055ED" w14:textId="77777777" w:rsidR="00870ECB" w:rsidRPr="00382E9D" w:rsidRDefault="00870ECB" w:rsidP="00870ECB">
            <w:pPr>
              <w:rPr>
                <w:szCs w:val="18"/>
              </w:rPr>
            </w:pPr>
          </w:p>
        </w:tc>
        <w:tc>
          <w:tcPr>
            <w:tcW w:w="2835" w:type="dxa"/>
            <w:vMerge w:val="restart"/>
            <w:shd w:val="clear" w:color="auto" w:fill="auto"/>
            <w:vAlign w:val="bottom"/>
          </w:tcPr>
          <w:p w14:paraId="300D5AF6" w14:textId="77777777" w:rsidR="00870ECB" w:rsidRPr="00382E9D" w:rsidRDefault="00870ECB" w:rsidP="00870ECB">
            <w:pPr>
              <w:rPr>
                <w:szCs w:val="18"/>
              </w:rPr>
            </w:pPr>
          </w:p>
        </w:tc>
        <w:tc>
          <w:tcPr>
            <w:tcW w:w="6237" w:type="dxa"/>
            <w:vMerge w:val="restart"/>
            <w:shd w:val="clear" w:color="auto" w:fill="auto"/>
            <w:vAlign w:val="bottom"/>
          </w:tcPr>
          <w:p w14:paraId="0B675E7F" w14:textId="77777777" w:rsidR="00870ECB" w:rsidRPr="00382E9D" w:rsidRDefault="00870ECB" w:rsidP="00870ECB">
            <w:pPr>
              <w:ind w:left="-70"/>
              <w:rPr>
                <w:szCs w:val="18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14:paraId="17A0DA6C" w14:textId="77777777" w:rsidR="00870ECB" w:rsidRDefault="00870ECB" w:rsidP="00870ECB">
            <w:pPr>
              <w:rPr>
                <w:sz w:val="10"/>
                <w:szCs w:val="10"/>
              </w:rPr>
            </w:pPr>
          </w:p>
        </w:tc>
      </w:tr>
      <w:tr w:rsidR="00870ECB" w14:paraId="3D6149BE" w14:textId="77777777" w:rsidTr="00870ECB">
        <w:trPr>
          <w:trHeight w:val="5250"/>
          <w:jc w:val="center"/>
        </w:trPr>
        <w:tc>
          <w:tcPr>
            <w:tcW w:w="1204" w:type="dxa"/>
            <w:vMerge/>
            <w:tcBorders>
              <w:bottom w:val="nil"/>
            </w:tcBorders>
          </w:tcPr>
          <w:p w14:paraId="3471E4A4" w14:textId="77777777" w:rsidR="00870ECB" w:rsidRDefault="00870ECB" w:rsidP="00870ECB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7" w:type="dxa"/>
            <w:tcBorders>
              <w:bottom w:val="nil"/>
            </w:tcBorders>
            <w:shd w:val="clear" w:color="auto" w:fill="auto"/>
            <w:noWrap/>
            <w:textDirection w:val="btLr"/>
            <w:vAlign w:val="center"/>
          </w:tcPr>
          <w:p w14:paraId="105D3834" w14:textId="77777777" w:rsidR="00870ECB" w:rsidRPr="008D0F89" w:rsidRDefault="0030277B" w:rsidP="00870ECB">
            <w:pPr>
              <w:ind w:left="113" w:right="113"/>
              <w:jc w:val="right"/>
              <w:rPr>
                <w:rFonts w:ascii="Caecilia-LightItalic" w:hAnsi="Caecilia-LightItalic"/>
                <w:sz w:val="48"/>
                <w:szCs w:val="48"/>
                <w:lang w:val="nl-NL"/>
              </w:rPr>
            </w:pPr>
            <w:r>
              <w:rPr>
                <w:rFonts w:ascii="Caecilia-LightItalic" w:hAnsi="Caecilia-LightItalic"/>
                <w:sz w:val="48"/>
                <w:szCs w:val="48"/>
                <w:lang w:val="nl-NL"/>
              </w:rPr>
              <w:t>V&amp;G plan</w:t>
            </w:r>
          </w:p>
        </w:tc>
        <w:tc>
          <w:tcPr>
            <w:tcW w:w="2835" w:type="dxa"/>
            <w:vMerge/>
            <w:tcBorders>
              <w:bottom w:val="nil"/>
            </w:tcBorders>
            <w:shd w:val="clear" w:color="auto" w:fill="auto"/>
            <w:noWrap/>
          </w:tcPr>
          <w:p w14:paraId="6341E773" w14:textId="77777777" w:rsidR="00870ECB" w:rsidRPr="008D0F89" w:rsidRDefault="00870ECB" w:rsidP="00870ECB">
            <w:pPr>
              <w:rPr>
                <w:rFonts w:ascii="Caecilia-LightItalic" w:hAnsi="Caecilia-LightItalic"/>
                <w:sz w:val="48"/>
                <w:szCs w:val="48"/>
              </w:rPr>
            </w:pPr>
          </w:p>
        </w:tc>
        <w:tc>
          <w:tcPr>
            <w:tcW w:w="6237" w:type="dxa"/>
            <w:vMerge/>
            <w:tcBorders>
              <w:bottom w:val="nil"/>
            </w:tcBorders>
            <w:shd w:val="clear" w:color="auto" w:fill="auto"/>
          </w:tcPr>
          <w:p w14:paraId="72590855" w14:textId="77777777" w:rsidR="00870ECB" w:rsidRPr="00382E9D" w:rsidRDefault="00870ECB" w:rsidP="00870ECB">
            <w:pPr>
              <w:rPr>
                <w:szCs w:val="18"/>
              </w:rPr>
            </w:pPr>
          </w:p>
        </w:tc>
        <w:tc>
          <w:tcPr>
            <w:tcW w:w="1134" w:type="dxa"/>
            <w:vMerge/>
            <w:tcBorders>
              <w:bottom w:val="nil"/>
            </w:tcBorders>
            <w:shd w:val="clear" w:color="auto" w:fill="auto"/>
          </w:tcPr>
          <w:p w14:paraId="5CA191C0" w14:textId="77777777" w:rsidR="00870ECB" w:rsidRDefault="00870ECB" w:rsidP="00870ECB">
            <w:pPr>
              <w:rPr>
                <w:sz w:val="10"/>
                <w:szCs w:val="10"/>
              </w:rPr>
            </w:pPr>
          </w:p>
        </w:tc>
      </w:tr>
      <w:tr w:rsidR="00870ECB" w14:paraId="11ECAD20" w14:textId="77777777" w:rsidTr="00870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47"/>
          <w:jc w:val="center"/>
        </w:trPr>
        <w:tc>
          <w:tcPr>
            <w:tcW w:w="1204" w:type="dxa"/>
          </w:tcPr>
          <w:p w14:paraId="5856D371" w14:textId="77777777" w:rsidR="00870ECB" w:rsidRPr="00CB7878" w:rsidRDefault="00870ECB" w:rsidP="00870ECB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7" w:type="dxa"/>
          </w:tcPr>
          <w:p w14:paraId="15FA7297" w14:textId="77777777" w:rsidR="00870ECB" w:rsidRPr="00FB48A6" w:rsidRDefault="00870ECB" w:rsidP="00870ECB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5" w:type="dxa"/>
          </w:tcPr>
          <w:p w14:paraId="440ACAD8" w14:textId="77777777" w:rsidR="00870ECB" w:rsidRPr="00FB48A6" w:rsidRDefault="00870ECB" w:rsidP="00870ECB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6D149EF3" w14:textId="77777777" w:rsidR="00870ECB" w:rsidRPr="006C034A" w:rsidRDefault="00BC3E50" w:rsidP="00490895">
            <w:pPr>
              <w:rPr>
                <w:rFonts w:ascii="Caecilia-BoldSC" w:hAnsi="Caecilia-BoldSC"/>
                <w:sz w:val="40"/>
                <w:szCs w:val="40"/>
                <w:lang w:val="nl-NL"/>
              </w:rPr>
            </w:pPr>
            <w:r>
              <w:rPr>
                <w:rFonts w:ascii="Caecilia-BoldSC" w:hAnsi="Caecilia-BoldSC"/>
                <w:sz w:val="40"/>
                <w:szCs w:val="40"/>
                <w:lang w:val="nl-NL"/>
              </w:rPr>
              <w:t xml:space="preserve">gemeente </w:t>
            </w:r>
            <w:r w:rsidR="00490895">
              <w:rPr>
                <w:rFonts w:ascii="Caecilia-BoldSC" w:hAnsi="Caecilia-BoldSC"/>
                <w:sz w:val="40"/>
                <w:szCs w:val="40"/>
                <w:lang w:val="nl-NL"/>
              </w:rPr>
              <w:t>Beek</w:t>
            </w:r>
          </w:p>
        </w:tc>
        <w:tc>
          <w:tcPr>
            <w:tcW w:w="1134" w:type="dxa"/>
          </w:tcPr>
          <w:p w14:paraId="4B22D25A" w14:textId="77777777" w:rsidR="00870ECB" w:rsidRPr="00FB48A6" w:rsidRDefault="00870ECB" w:rsidP="00870ECB">
            <w:pPr>
              <w:rPr>
                <w:szCs w:val="18"/>
              </w:rPr>
            </w:pPr>
          </w:p>
        </w:tc>
      </w:tr>
      <w:tr w:rsidR="00870ECB" w14:paraId="3DF6647D" w14:textId="77777777" w:rsidTr="00870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45"/>
          <w:jc w:val="center"/>
        </w:trPr>
        <w:tc>
          <w:tcPr>
            <w:tcW w:w="1204" w:type="dxa"/>
          </w:tcPr>
          <w:p w14:paraId="3FBA63B7" w14:textId="77777777" w:rsidR="00870ECB" w:rsidRPr="00CB7878" w:rsidRDefault="00870ECB" w:rsidP="00870ECB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7" w:type="dxa"/>
          </w:tcPr>
          <w:p w14:paraId="6C903B12" w14:textId="77777777" w:rsidR="00870ECB" w:rsidRPr="00FB48A6" w:rsidRDefault="00870ECB" w:rsidP="00870ECB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5" w:type="dxa"/>
          </w:tcPr>
          <w:p w14:paraId="74370856" w14:textId="77777777" w:rsidR="00870ECB" w:rsidRPr="00FB48A6" w:rsidRDefault="00870ECB" w:rsidP="00870ECB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7E47D389" w14:textId="77777777" w:rsidR="00870ECB" w:rsidRPr="00BC3E50" w:rsidRDefault="00490895" w:rsidP="008D0F89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  <w:r>
              <w:rPr>
                <w:rFonts w:ascii="Caecilia-Heavy" w:hAnsi="Caecilia-Heavy"/>
                <w:sz w:val="30"/>
                <w:szCs w:val="30"/>
                <w:lang w:val="nl-NL"/>
              </w:rPr>
              <w:t>Onderhoud Sportvelden</w:t>
            </w:r>
          </w:p>
          <w:p w14:paraId="248B1832" w14:textId="77777777" w:rsidR="006C034A" w:rsidRPr="006C034A" w:rsidRDefault="006C034A" w:rsidP="008D0F89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</w:p>
        </w:tc>
        <w:tc>
          <w:tcPr>
            <w:tcW w:w="1134" w:type="dxa"/>
          </w:tcPr>
          <w:p w14:paraId="072BFF86" w14:textId="77777777" w:rsidR="00870ECB" w:rsidRPr="00FB48A6" w:rsidRDefault="00870ECB" w:rsidP="00870ECB">
            <w:pPr>
              <w:rPr>
                <w:szCs w:val="18"/>
              </w:rPr>
            </w:pPr>
          </w:p>
        </w:tc>
      </w:tr>
      <w:tr w:rsidR="00870ECB" w14:paraId="31853168" w14:textId="77777777" w:rsidTr="00870ECB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trHeight w:val="856"/>
          <w:jc w:val="center"/>
        </w:trPr>
        <w:tc>
          <w:tcPr>
            <w:tcW w:w="1204" w:type="dxa"/>
          </w:tcPr>
          <w:p w14:paraId="3079DAB7" w14:textId="77777777" w:rsidR="00870ECB" w:rsidRPr="00CB7878" w:rsidRDefault="00870ECB" w:rsidP="00870ECB">
            <w:pPr>
              <w:ind w:left="284"/>
              <w:jc w:val="right"/>
              <w:rPr>
                <w:sz w:val="10"/>
                <w:szCs w:val="10"/>
              </w:rPr>
            </w:pPr>
          </w:p>
        </w:tc>
        <w:tc>
          <w:tcPr>
            <w:tcW w:w="567" w:type="dxa"/>
          </w:tcPr>
          <w:p w14:paraId="4DC86703" w14:textId="77777777" w:rsidR="00870ECB" w:rsidRPr="00FB48A6" w:rsidRDefault="00870ECB" w:rsidP="00870ECB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5" w:type="dxa"/>
          </w:tcPr>
          <w:p w14:paraId="1C24B156" w14:textId="77777777" w:rsidR="00870ECB" w:rsidRPr="00FB48A6" w:rsidRDefault="00870ECB" w:rsidP="00870ECB">
            <w:pPr>
              <w:rPr>
                <w:szCs w:val="18"/>
              </w:rPr>
            </w:pPr>
          </w:p>
        </w:tc>
        <w:tc>
          <w:tcPr>
            <w:tcW w:w="6237" w:type="dxa"/>
          </w:tcPr>
          <w:p w14:paraId="46B40283" w14:textId="77777777" w:rsidR="00870ECB" w:rsidRPr="0030277B" w:rsidRDefault="0030277B" w:rsidP="00870ECB">
            <w:pPr>
              <w:rPr>
                <w:rFonts w:ascii="Caecilia-BoldItalic" w:hAnsi="Caecilia-BoldItalic"/>
                <w:sz w:val="22"/>
                <w:szCs w:val="22"/>
              </w:rPr>
            </w:pPr>
            <w:r>
              <w:rPr>
                <w:rFonts w:ascii="Caecilia-BoldItalic" w:hAnsi="Caecilia-BoldItalic"/>
                <w:sz w:val="22"/>
                <w:szCs w:val="22"/>
              </w:rPr>
              <w:t>Veiligheids- en gezondheidsplan</w:t>
            </w:r>
          </w:p>
        </w:tc>
        <w:tc>
          <w:tcPr>
            <w:tcW w:w="1134" w:type="dxa"/>
          </w:tcPr>
          <w:p w14:paraId="02D1465E" w14:textId="77777777" w:rsidR="00870ECB" w:rsidRPr="00FB48A6" w:rsidRDefault="00870ECB" w:rsidP="00870ECB">
            <w:pPr>
              <w:rPr>
                <w:szCs w:val="18"/>
              </w:rPr>
            </w:pPr>
          </w:p>
        </w:tc>
      </w:tr>
      <w:tr w:rsidR="00870ECB" w14:paraId="74A67124" w14:textId="77777777" w:rsidTr="00B60290">
        <w:tblPrEx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rPr>
          <w:cantSplit/>
          <w:trHeight w:val="4398"/>
          <w:jc w:val="center"/>
        </w:trPr>
        <w:tc>
          <w:tcPr>
            <w:tcW w:w="1204" w:type="dxa"/>
          </w:tcPr>
          <w:p w14:paraId="5DC53188" w14:textId="77777777" w:rsidR="00870ECB" w:rsidRPr="00CB7878" w:rsidRDefault="00870ECB" w:rsidP="00870ECB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7" w:type="dxa"/>
          </w:tcPr>
          <w:p w14:paraId="710A1B93" w14:textId="77777777" w:rsidR="00870ECB" w:rsidRPr="00FB48A6" w:rsidRDefault="00870ECB" w:rsidP="00870ECB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9072" w:type="dxa"/>
            <w:gridSpan w:val="2"/>
            <w:vAlign w:val="bottom"/>
          </w:tcPr>
          <w:p w14:paraId="2BD0C932" w14:textId="77777777" w:rsidR="00870ECB" w:rsidRPr="00DC5B36" w:rsidRDefault="00870ECB" w:rsidP="00870ECB">
            <w:pPr>
              <w:pStyle w:val="Geenafstand"/>
              <w:jc w:val="right"/>
            </w:pPr>
          </w:p>
        </w:tc>
        <w:tc>
          <w:tcPr>
            <w:tcW w:w="1134" w:type="dxa"/>
          </w:tcPr>
          <w:p w14:paraId="03C34122" w14:textId="77777777" w:rsidR="00870ECB" w:rsidRPr="00DC5B36" w:rsidRDefault="00870ECB" w:rsidP="00870ECB">
            <w:pPr>
              <w:pStyle w:val="Geenafstand"/>
            </w:pPr>
          </w:p>
        </w:tc>
      </w:tr>
    </w:tbl>
    <w:p w14:paraId="304F7055" w14:textId="77777777" w:rsidR="009A778B" w:rsidRDefault="009A778B" w:rsidP="00CD788F">
      <w:pPr>
        <w:tabs>
          <w:tab w:val="left" w:pos="3654"/>
        </w:tabs>
        <w:rPr>
          <w:lang w:val="nl-NL"/>
        </w:rPr>
      </w:pPr>
    </w:p>
    <w:p w14:paraId="72954943" w14:textId="77777777" w:rsidR="009A778B" w:rsidRDefault="009A778B" w:rsidP="009A778B">
      <w:pPr>
        <w:autoSpaceDE/>
        <w:autoSpaceDN/>
        <w:adjustRightInd/>
        <w:rPr>
          <w:lang w:val="nl-NL"/>
        </w:rPr>
        <w:sectPr w:rsidR="009A778B" w:rsidSect="00E30F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1440" w:right="1361" w:bottom="1474" w:left="1418" w:header="454" w:footer="284" w:gutter="0"/>
          <w:cols w:space="708"/>
          <w:docGrid w:linePitch="360"/>
        </w:sectPr>
      </w:pPr>
    </w:p>
    <w:tbl>
      <w:tblPr>
        <w:tblStyle w:val="Tabelraster"/>
        <w:tblpPr w:leftFromText="142" w:rightFromText="142" w:vertAnchor="page" w:horzAnchor="page" w:tblpYSpec="top"/>
        <w:tblW w:w="119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agten_rapport_titel"/>
      </w:tblPr>
      <w:tblGrid>
        <w:gridCol w:w="1134"/>
        <w:gridCol w:w="568"/>
        <w:gridCol w:w="2833"/>
        <w:gridCol w:w="850"/>
        <w:gridCol w:w="849"/>
        <w:gridCol w:w="4533"/>
        <w:gridCol w:w="1203"/>
      </w:tblGrid>
      <w:tr w:rsidR="007757FA" w14:paraId="5FA811C9" w14:textId="77777777" w:rsidTr="007757FA">
        <w:trPr>
          <w:trHeight w:val="426"/>
        </w:trPr>
        <w:tc>
          <w:tcPr>
            <w:tcW w:w="1134" w:type="dxa"/>
            <w:vMerge w:val="restart"/>
          </w:tcPr>
          <w:p w14:paraId="64288E1E" w14:textId="77777777" w:rsidR="007757FA" w:rsidRDefault="007757FA" w:rsidP="007757FA">
            <w:pPr>
              <w:jc w:val="right"/>
              <w:rPr>
                <w:sz w:val="10"/>
                <w:szCs w:val="10"/>
              </w:rPr>
            </w:pPr>
            <w:bookmarkStart w:id="0" w:name="_Toc315351115"/>
            <w:bookmarkStart w:id="1" w:name="_Toc315351288"/>
          </w:p>
        </w:tc>
        <w:tc>
          <w:tcPr>
            <w:tcW w:w="568" w:type="dxa"/>
          </w:tcPr>
          <w:p w14:paraId="02E0FBA1" w14:textId="77777777" w:rsidR="007757FA" w:rsidRDefault="007757FA" w:rsidP="007757FA">
            <w:pPr>
              <w:rPr>
                <w:sz w:val="10"/>
                <w:szCs w:val="10"/>
              </w:rPr>
            </w:pPr>
          </w:p>
        </w:tc>
        <w:tc>
          <w:tcPr>
            <w:tcW w:w="2833" w:type="dxa"/>
            <w:vMerge w:val="restart"/>
            <w:vAlign w:val="bottom"/>
          </w:tcPr>
          <w:p w14:paraId="0C220417" w14:textId="77777777" w:rsidR="007757FA" w:rsidRDefault="007757FA" w:rsidP="007757FA">
            <w:pPr>
              <w:rPr>
                <w:sz w:val="10"/>
                <w:szCs w:val="10"/>
              </w:rPr>
            </w:pPr>
          </w:p>
        </w:tc>
        <w:tc>
          <w:tcPr>
            <w:tcW w:w="6232" w:type="dxa"/>
            <w:gridSpan w:val="3"/>
            <w:vMerge w:val="restart"/>
            <w:vAlign w:val="bottom"/>
          </w:tcPr>
          <w:p w14:paraId="1003AD78" w14:textId="77777777" w:rsidR="007757FA" w:rsidRDefault="007757FA" w:rsidP="007757FA">
            <w:pPr>
              <w:ind w:left="-70"/>
              <w:rPr>
                <w:sz w:val="10"/>
                <w:szCs w:val="10"/>
              </w:rPr>
            </w:pPr>
          </w:p>
        </w:tc>
        <w:tc>
          <w:tcPr>
            <w:tcW w:w="1203" w:type="dxa"/>
            <w:vMerge w:val="restart"/>
          </w:tcPr>
          <w:p w14:paraId="78228728" w14:textId="77777777" w:rsidR="007757FA" w:rsidRDefault="007757FA" w:rsidP="007757FA">
            <w:pPr>
              <w:rPr>
                <w:sz w:val="10"/>
                <w:szCs w:val="10"/>
              </w:rPr>
            </w:pPr>
          </w:p>
        </w:tc>
      </w:tr>
      <w:tr w:rsidR="007757FA" w14:paraId="05A0D093" w14:textId="77777777" w:rsidTr="007757FA">
        <w:trPr>
          <w:trHeight w:val="5250"/>
        </w:trPr>
        <w:tc>
          <w:tcPr>
            <w:tcW w:w="1134" w:type="dxa"/>
            <w:vMerge/>
            <w:vAlign w:val="center"/>
            <w:hideMark/>
          </w:tcPr>
          <w:p w14:paraId="4DBF452E" w14:textId="77777777" w:rsidR="007757FA" w:rsidRDefault="007757FA" w:rsidP="007757FA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568" w:type="dxa"/>
            <w:noWrap/>
            <w:textDirection w:val="btLr"/>
            <w:vAlign w:val="center"/>
          </w:tcPr>
          <w:p w14:paraId="3DCDC489" w14:textId="77777777" w:rsidR="007757FA" w:rsidRDefault="007757FA" w:rsidP="007757FA">
            <w:pPr>
              <w:ind w:left="113" w:right="113"/>
              <w:jc w:val="right"/>
              <w:rPr>
                <w:sz w:val="10"/>
                <w:szCs w:val="10"/>
              </w:rPr>
            </w:pPr>
          </w:p>
        </w:tc>
        <w:tc>
          <w:tcPr>
            <w:tcW w:w="2833" w:type="dxa"/>
            <w:vMerge/>
            <w:vAlign w:val="center"/>
            <w:hideMark/>
          </w:tcPr>
          <w:p w14:paraId="19F998E8" w14:textId="77777777" w:rsidR="007757FA" w:rsidRDefault="007757FA" w:rsidP="007757FA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6232" w:type="dxa"/>
            <w:gridSpan w:val="3"/>
            <w:vMerge/>
            <w:vAlign w:val="center"/>
            <w:hideMark/>
          </w:tcPr>
          <w:p w14:paraId="176BCDA8" w14:textId="77777777" w:rsidR="007757FA" w:rsidRDefault="007757FA" w:rsidP="007757FA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1203" w:type="dxa"/>
            <w:vMerge/>
            <w:vAlign w:val="center"/>
            <w:hideMark/>
          </w:tcPr>
          <w:p w14:paraId="1DBD638D" w14:textId="77777777" w:rsidR="007757FA" w:rsidRDefault="007757FA" w:rsidP="007757FA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</w:tr>
      <w:tr w:rsidR="006C034A" w14:paraId="049290A9" w14:textId="77777777" w:rsidTr="007757FA">
        <w:trPr>
          <w:trHeight w:val="84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3B4C" w14:textId="77777777" w:rsidR="006C034A" w:rsidRDefault="006C034A" w:rsidP="006C034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5864F" w14:textId="77777777" w:rsidR="006C034A" w:rsidRDefault="006C034A" w:rsidP="006C034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E6B47" w14:textId="77777777" w:rsidR="006C034A" w:rsidRDefault="006C034A" w:rsidP="006C034A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1464FE5" w14:textId="77777777" w:rsidR="006C034A" w:rsidRPr="006C034A" w:rsidRDefault="006C034A" w:rsidP="00490895">
            <w:pPr>
              <w:rPr>
                <w:rFonts w:ascii="Caecilia-BoldSC" w:hAnsi="Caecilia-BoldSC"/>
                <w:sz w:val="40"/>
                <w:szCs w:val="40"/>
                <w:lang w:val="nl-NL"/>
              </w:rPr>
            </w:pPr>
            <w:r>
              <w:rPr>
                <w:rFonts w:ascii="Caecilia-BoldSC" w:hAnsi="Caecilia-BoldSC"/>
                <w:sz w:val="40"/>
                <w:szCs w:val="40"/>
                <w:lang w:val="nl-NL"/>
              </w:rPr>
              <w:t xml:space="preserve">gemeente </w:t>
            </w:r>
            <w:r w:rsidR="00490895">
              <w:rPr>
                <w:rFonts w:ascii="Caecilia-BoldSC" w:hAnsi="Caecilia-BoldSC"/>
                <w:sz w:val="40"/>
                <w:szCs w:val="40"/>
                <w:lang w:val="nl-NL"/>
              </w:rPr>
              <w:t>Beek</w:t>
            </w: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3DA82" w14:textId="77777777" w:rsidR="006C034A" w:rsidRDefault="006C034A" w:rsidP="006C034A">
            <w:pPr>
              <w:rPr>
                <w:szCs w:val="18"/>
              </w:rPr>
            </w:pPr>
          </w:p>
        </w:tc>
      </w:tr>
      <w:tr w:rsidR="006C034A" w14:paraId="360EB71D" w14:textId="77777777" w:rsidTr="007757FA">
        <w:trPr>
          <w:trHeight w:val="845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C4585F" w14:textId="77777777" w:rsidR="006C034A" w:rsidRDefault="006C034A" w:rsidP="006C034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7EF819" w14:textId="77777777" w:rsidR="006C034A" w:rsidRDefault="006C034A" w:rsidP="006C034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0AAC8" w14:textId="77777777" w:rsidR="006C034A" w:rsidRDefault="006C034A" w:rsidP="006C034A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A46A03" w14:textId="77777777" w:rsidR="006C034A" w:rsidRPr="00BC3E50" w:rsidRDefault="00490895" w:rsidP="006C034A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  <w:r>
              <w:rPr>
                <w:rFonts w:ascii="Caecilia-Heavy" w:hAnsi="Caecilia-Heavy"/>
                <w:sz w:val="30"/>
                <w:szCs w:val="30"/>
                <w:lang w:val="nl-NL"/>
              </w:rPr>
              <w:t>Onderhoud sportvelden</w:t>
            </w:r>
          </w:p>
          <w:p w14:paraId="0C83C724" w14:textId="77777777" w:rsidR="006C034A" w:rsidRPr="006C034A" w:rsidRDefault="006C034A" w:rsidP="006C034A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7B5F95" w14:textId="77777777" w:rsidR="006C034A" w:rsidRDefault="006C034A" w:rsidP="006C034A">
            <w:pPr>
              <w:rPr>
                <w:szCs w:val="18"/>
              </w:rPr>
            </w:pPr>
          </w:p>
        </w:tc>
      </w:tr>
      <w:tr w:rsidR="007757FA" w14:paraId="63D5AD55" w14:textId="77777777" w:rsidTr="007757FA">
        <w:trPr>
          <w:trHeight w:val="856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3A129" w14:textId="77777777" w:rsidR="007757FA" w:rsidRDefault="007757FA" w:rsidP="007757FA">
            <w:pPr>
              <w:ind w:left="284"/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A82A0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22125" w14:textId="77777777" w:rsidR="007757FA" w:rsidRDefault="007757FA" w:rsidP="007757FA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60E6D4C" w14:textId="77777777" w:rsidR="007757FA" w:rsidRPr="0030277B" w:rsidRDefault="0030277B" w:rsidP="007757FA">
            <w:pPr>
              <w:rPr>
                <w:rFonts w:ascii="Caecilia-BoldItalic" w:hAnsi="Caecilia-BoldItalic"/>
                <w:sz w:val="22"/>
                <w:szCs w:val="22"/>
              </w:rPr>
            </w:pPr>
            <w:r>
              <w:rPr>
                <w:rFonts w:ascii="Caecilia-BoldItalic" w:hAnsi="Caecilia-BoldItalic"/>
                <w:sz w:val="22"/>
                <w:szCs w:val="22"/>
              </w:rPr>
              <w:t>Veiligheids- en gezondheidsplan</w:t>
            </w: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3C2D2" w14:textId="77777777" w:rsidR="007757FA" w:rsidRDefault="007757FA" w:rsidP="007757FA">
            <w:pPr>
              <w:rPr>
                <w:szCs w:val="18"/>
              </w:rPr>
            </w:pPr>
          </w:p>
        </w:tc>
      </w:tr>
      <w:tr w:rsidR="007757FA" w14:paraId="5F19CBEB" w14:textId="77777777" w:rsidTr="007757FA">
        <w:trPr>
          <w:trHeight w:val="3316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774D1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92EB8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823CE8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67780F" w14:textId="77777777" w:rsidR="007757FA" w:rsidRDefault="007757FA" w:rsidP="007757FA">
            <w:pPr>
              <w:pStyle w:val="Geenafstand"/>
            </w:pPr>
          </w:p>
        </w:tc>
        <w:tc>
          <w:tcPr>
            <w:tcW w:w="5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5A0E1" w14:textId="77777777" w:rsidR="007757FA" w:rsidRDefault="007757FA" w:rsidP="007757FA">
            <w:pPr>
              <w:pStyle w:val="Geenafstand"/>
            </w:pP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A9B1E0" w14:textId="77777777" w:rsidR="007757FA" w:rsidRDefault="007757FA" w:rsidP="007757FA">
            <w:pPr>
              <w:pStyle w:val="Geenafstand"/>
            </w:pPr>
          </w:p>
        </w:tc>
      </w:tr>
      <w:tr w:rsidR="007757FA" w14:paraId="1E7FE9B2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0E5A3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66944D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43201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70F16A6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r>
              <w:rPr>
                <w:i w:val="0"/>
                <w:sz w:val="17"/>
                <w:szCs w:val="17"/>
                <w:lang w:val="nl-NL"/>
              </w:rPr>
              <w:t>Bestand:</w:t>
            </w:r>
          </w:p>
        </w:tc>
        <w:tc>
          <w:tcPr>
            <w:tcW w:w="5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8E4A051" w14:textId="77777777" w:rsidR="007757FA" w:rsidRDefault="00080D82" w:rsidP="00080D82">
            <w:pPr>
              <w:pStyle w:val="Geenafstand"/>
              <w:rPr>
                <w:i w:val="0"/>
                <w:sz w:val="17"/>
                <w:szCs w:val="17"/>
              </w:rPr>
            </w:pPr>
            <w:r>
              <w:rPr>
                <w:i w:val="0"/>
                <w:sz w:val="17"/>
                <w:szCs w:val="17"/>
                <w:lang w:val="nl-NL"/>
              </w:rPr>
              <w:t>Bijlage 1 V&amp;G Plan</w:t>
            </w:r>
            <w:r>
              <w:rPr>
                <w:i w:val="0"/>
                <w:sz w:val="17"/>
                <w:szCs w:val="17"/>
              </w:rPr>
              <w:t xml:space="preserve"> </w:t>
            </w: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1E3D" w14:textId="77777777" w:rsidR="007757FA" w:rsidRDefault="007757FA" w:rsidP="007757FA">
            <w:pPr>
              <w:pStyle w:val="Geenafstand"/>
            </w:pPr>
          </w:p>
        </w:tc>
      </w:tr>
      <w:tr w:rsidR="007757FA" w14:paraId="1A76F761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351BD8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7A0091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747F03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33962BD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proofErr w:type="spellStart"/>
            <w:r>
              <w:rPr>
                <w:i w:val="0"/>
                <w:sz w:val="17"/>
                <w:szCs w:val="17"/>
                <w:lang w:val="nl-NL"/>
              </w:rPr>
              <w:t>Project</w:t>
            </w:r>
            <w:r w:rsidR="0030277B">
              <w:rPr>
                <w:i w:val="0"/>
                <w:sz w:val="17"/>
                <w:szCs w:val="17"/>
                <w:lang w:val="nl-NL"/>
              </w:rPr>
              <w:t>nr</w:t>
            </w:r>
            <w:proofErr w:type="spellEnd"/>
            <w:r>
              <w:rPr>
                <w:i w:val="0"/>
                <w:sz w:val="17"/>
                <w:szCs w:val="17"/>
                <w:lang w:val="nl-NL"/>
              </w:rPr>
              <w:t>:</w:t>
            </w:r>
          </w:p>
        </w:tc>
        <w:tc>
          <w:tcPr>
            <w:tcW w:w="5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B8DE5E4" w14:textId="77777777" w:rsidR="007757FA" w:rsidRPr="00BC3E50" w:rsidRDefault="00080D82" w:rsidP="00080D82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r>
              <w:rPr>
                <w:i w:val="0"/>
                <w:sz w:val="17"/>
                <w:szCs w:val="17"/>
                <w:lang w:val="nl-NL"/>
              </w:rPr>
              <w:t>BEK047</w:t>
            </w: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B95823" w14:textId="77777777" w:rsidR="007757FA" w:rsidRDefault="007757FA" w:rsidP="007757FA">
            <w:pPr>
              <w:pStyle w:val="Geenafstand"/>
            </w:pPr>
          </w:p>
        </w:tc>
      </w:tr>
      <w:tr w:rsidR="007757FA" w14:paraId="443D64E4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D14B6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10671A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503A3E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8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748A6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5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ABFE8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0D237" w14:textId="77777777" w:rsidR="007757FA" w:rsidRDefault="007757FA" w:rsidP="007757FA">
            <w:pPr>
              <w:pStyle w:val="Geenafstand"/>
            </w:pPr>
          </w:p>
        </w:tc>
      </w:tr>
      <w:tr w:rsidR="007757FA" w14:paraId="6935A178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461AA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35A45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1B0D05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1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BCF3E46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</w:rPr>
            </w:pPr>
            <w:r>
              <w:rPr>
                <w:i w:val="0"/>
                <w:sz w:val="17"/>
                <w:szCs w:val="17"/>
                <w:lang w:val="nl-NL"/>
              </w:rPr>
              <w:t>Gecontroleerd door:</w:t>
            </w:r>
          </w:p>
        </w:tc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4EBE2" w14:textId="1A8E3E60" w:rsidR="007757FA" w:rsidRPr="00BC3E50" w:rsidRDefault="00BC3E50" w:rsidP="007757FA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r>
              <w:rPr>
                <w:i w:val="0"/>
                <w:sz w:val="17"/>
                <w:szCs w:val="17"/>
                <w:lang w:val="nl-NL"/>
              </w:rPr>
              <w:t xml:space="preserve"> </w:t>
            </w:r>
            <w:r w:rsidR="006F4F2B">
              <w:t xml:space="preserve"> </w:t>
            </w:r>
            <w:r w:rsidR="006F4F2B" w:rsidRPr="006F4F2B">
              <w:rPr>
                <w:i w:val="0"/>
                <w:sz w:val="17"/>
                <w:szCs w:val="17"/>
                <w:lang w:val="nl-NL"/>
              </w:rPr>
              <w:t>J. Dinghs</w:t>
            </w: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9F8AB" w14:textId="77777777" w:rsidR="007757FA" w:rsidRDefault="007757FA" w:rsidP="007757FA">
            <w:pPr>
              <w:pStyle w:val="Geenafstand"/>
            </w:pPr>
          </w:p>
        </w:tc>
      </w:tr>
      <w:tr w:rsidR="007757FA" w14:paraId="160CE3AC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06145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206463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B81F61" w14:textId="77777777" w:rsidR="007757FA" w:rsidRDefault="007757FA" w:rsidP="007757FA">
            <w:pPr>
              <w:pStyle w:val="Geenafstand"/>
              <w:jc w:val="right"/>
            </w:pPr>
          </w:p>
        </w:tc>
        <w:tc>
          <w:tcPr>
            <w:tcW w:w="1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9897EB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</w:p>
        </w:tc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8D761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B893E" w14:textId="77777777" w:rsidR="007757FA" w:rsidRDefault="007757FA" w:rsidP="007757FA">
            <w:pPr>
              <w:pStyle w:val="Geenafstand"/>
            </w:pPr>
          </w:p>
        </w:tc>
      </w:tr>
      <w:tr w:rsidR="007757FA" w14:paraId="6FE16EB1" w14:textId="77777777" w:rsidTr="007757FA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6F04A" w14:textId="77777777" w:rsidR="007757FA" w:rsidRDefault="007757FA" w:rsidP="007757FA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BD0034" w14:textId="77777777" w:rsidR="007757FA" w:rsidRDefault="007757FA" w:rsidP="007757F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DA302" w14:textId="77777777" w:rsidR="007757FA" w:rsidRDefault="007757FA" w:rsidP="007757FA">
            <w:pPr>
              <w:pStyle w:val="Geenafstand"/>
              <w:jc w:val="right"/>
            </w:pPr>
          </w:p>
        </w:tc>
        <w:sdt>
          <w:sdtPr>
            <w:rPr>
              <w:i w:val="0"/>
              <w:sz w:val="17"/>
              <w:szCs w:val="17"/>
              <w:lang w:val="nl-NL"/>
            </w:rPr>
            <w:alias w:val="Publicatiedatum"/>
            <w:tag w:val=""/>
            <w:id w:val="1717465988"/>
            <w:placeholder>
              <w:docPart w:val="C77C08368CE240169F5BFE3F5E738760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0-11-06T00:00:00Z"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1699" w:type="dxa"/>
                <w:gridSpan w:val="2"/>
                <w:tcMar>
                  <w:top w:w="0" w:type="dxa"/>
                  <w:left w:w="0" w:type="dxa"/>
                  <w:bottom w:w="0" w:type="dxa"/>
                  <w:right w:w="0" w:type="dxa"/>
                </w:tcMar>
                <w:hideMark/>
              </w:tcPr>
              <w:p w14:paraId="6D234E94" w14:textId="0B1F0E6B" w:rsidR="007757FA" w:rsidRPr="0030277B" w:rsidRDefault="005D64C3" w:rsidP="008B0949">
                <w:pPr>
                  <w:pStyle w:val="Geenafstand"/>
                  <w:rPr>
                    <w:i w:val="0"/>
                    <w:sz w:val="17"/>
                    <w:szCs w:val="17"/>
                    <w:lang w:val="nl-NL"/>
                  </w:rPr>
                </w:pPr>
                <w:r>
                  <w:rPr>
                    <w:i w:val="0"/>
                    <w:sz w:val="17"/>
                    <w:szCs w:val="17"/>
                    <w:lang w:val="nl-NL"/>
                  </w:rPr>
                  <w:t>06-11-2020</w:t>
                </w:r>
              </w:p>
            </w:tc>
          </w:sdtContent>
        </w:sdt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8A6F36" w14:textId="77777777" w:rsidR="007757FA" w:rsidRDefault="007757FA" w:rsidP="007757FA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0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956BE" w14:textId="77777777" w:rsidR="007757FA" w:rsidRDefault="007757FA" w:rsidP="007757FA">
            <w:pPr>
              <w:pStyle w:val="Geenafstand"/>
            </w:pPr>
          </w:p>
        </w:tc>
      </w:tr>
    </w:tbl>
    <w:p w14:paraId="36607AEE" w14:textId="77777777" w:rsidR="00CD788F" w:rsidRDefault="00CD788F" w:rsidP="00555731">
      <w:pPr>
        <w:ind w:left="567"/>
        <w:rPr>
          <w:rFonts w:ascii="Caecilia-Heavy" w:hAnsi="Caecilia-Heavy"/>
          <w:sz w:val="30"/>
          <w:szCs w:val="30"/>
          <w:lang w:val="nl-NL"/>
        </w:rPr>
        <w:sectPr w:rsidR="00CD788F" w:rsidSect="00E30F71">
          <w:headerReference w:type="default" r:id="rId15"/>
          <w:footerReference w:type="default" r:id="rId16"/>
          <w:headerReference w:type="first" r:id="rId17"/>
          <w:footerReference w:type="first" r:id="rId18"/>
          <w:type w:val="oddPage"/>
          <w:pgSz w:w="11906" w:h="16838" w:code="9"/>
          <w:pgMar w:top="1440" w:right="1361" w:bottom="1474" w:left="1418" w:header="454" w:footer="284" w:gutter="0"/>
          <w:cols w:space="708"/>
          <w:docGrid w:linePitch="360"/>
        </w:sectPr>
      </w:pPr>
    </w:p>
    <w:p w14:paraId="2E58D567" w14:textId="77777777" w:rsidR="008F1D19" w:rsidRPr="008F1D19" w:rsidRDefault="008F1D19" w:rsidP="00E30F71">
      <w:pPr>
        <w:ind w:left="543" w:hanging="543"/>
        <w:rPr>
          <w:rFonts w:cs="Times New Roman"/>
          <w:sz w:val="24"/>
          <w:szCs w:val="24"/>
          <w:lang w:val="nl-NL"/>
        </w:rPr>
      </w:pPr>
      <w:bookmarkStart w:id="2" w:name="TOCMain"/>
      <w:bookmarkEnd w:id="0"/>
      <w:bookmarkEnd w:id="1"/>
    </w:p>
    <w:p w14:paraId="20FF9B33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Times New Roman"/>
          <w:sz w:val="24"/>
          <w:szCs w:val="24"/>
          <w:lang w:val="en-CA"/>
        </w:rPr>
        <w:fldChar w:fldCharType="begin"/>
      </w:r>
      <w:r w:rsidRPr="00DF4D22">
        <w:rPr>
          <w:rFonts w:cs="Times New Roman"/>
          <w:sz w:val="24"/>
          <w:szCs w:val="24"/>
          <w:lang w:val="nl-NL"/>
        </w:rPr>
        <w:instrText xml:space="preserve"> SEQ CHAPTER \h \r 1</w:instrText>
      </w:r>
      <w:r>
        <w:rPr>
          <w:rFonts w:cs="Times New Roman"/>
          <w:sz w:val="24"/>
          <w:szCs w:val="24"/>
          <w:lang w:val="en-CA"/>
        </w:rPr>
        <w:fldChar w:fldCharType="end"/>
      </w:r>
      <w:r>
        <w:rPr>
          <w:rFonts w:cs="Caecilia-Roman"/>
          <w:sz w:val="16"/>
          <w:szCs w:val="16"/>
          <w:lang w:val="nl-NL"/>
        </w:rPr>
        <w:t>1.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b/>
          <w:bCs/>
          <w:sz w:val="16"/>
          <w:szCs w:val="16"/>
          <w:lang w:val="nl-NL"/>
        </w:rPr>
        <w:t>BOUWWERKGEGEVENS</w:t>
      </w:r>
    </w:p>
    <w:p w14:paraId="08F1B1A6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B38D0AC" w14:textId="77777777" w:rsidR="00080D82" w:rsidRDefault="00E30F71" w:rsidP="00080D82">
      <w:pPr>
        <w:pStyle w:val="Lijstalinea"/>
        <w:numPr>
          <w:ilvl w:val="1"/>
          <w:numId w:val="49"/>
        </w:numPr>
        <w:rPr>
          <w:rFonts w:cs="Caecilia-Roman"/>
          <w:b/>
          <w:bCs/>
          <w:sz w:val="16"/>
          <w:szCs w:val="16"/>
          <w:lang w:val="nl-NL"/>
        </w:rPr>
      </w:pPr>
      <w:r w:rsidRPr="00080D82">
        <w:rPr>
          <w:rFonts w:cs="Caecilia-Roman"/>
          <w:b/>
          <w:bCs/>
          <w:sz w:val="16"/>
          <w:szCs w:val="16"/>
          <w:lang w:val="nl-NL"/>
        </w:rPr>
        <w:t>Het (bouw)werk bestaat uit:</w:t>
      </w:r>
      <w:r w:rsidR="004F652E" w:rsidRPr="00080D82">
        <w:rPr>
          <w:rFonts w:cs="Caecilia-Roman"/>
          <w:b/>
          <w:bCs/>
          <w:sz w:val="16"/>
          <w:szCs w:val="16"/>
          <w:lang w:val="nl-NL"/>
        </w:rPr>
        <w:t xml:space="preserve"> </w:t>
      </w:r>
    </w:p>
    <w:p w14:paraId="0DAA2623" w14:textId="77777777" w:rsidR="00080D82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>- onderhoud natuurgrassportvelden</w:t>
      </w:r>
    </w:p>
    <w:p w14:paraId="5385C369" w14:textId="77777777" w:rsidR="00080D82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>- onderhoud kunstgrassportvelden</w:t>
      </w:r>
    </w:p>
    <w:p w14:paraId="4DA683E9" w14:textId="77777777" w:rsidR="00080D82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 xml:space="preserve">- onderhoud </w:t>
      </w:r>
      <w:proofErr w:type="spellStart"/>
      <w:r w:rsidRPr="00080D82">
        <w:rPr>
          <w:lang w:val="nl-NL"/>
        </w:rPr>
        <w:t>halfverharde</w:t>
      </w:r>
      <w:proofErr w:type="spellEnd"/>
      <w:r w:rsidRPr="00080D82">
        <w:rPr>
          <w:lang w:val="nl-NL"/>
        </w:rPr>
        <w:t xml:space="preserve"> sportondergronden</w:t>
      </w:r>
    </w:p>
    <w:p w14:paraId="081F69A6" w14:textId="77777777" w:rsidR="00080D82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>- onderhoud atletiekbaan</w:t>
      </w:r>
    </w:p>
    <w:p w14:paraId="3824BD47" w14:textId="77777777" w:rsidR="00080D82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>- onderhoud aan beplanting</w:t>
      </w:r>
    </w:p>
    <w:p w14:paraId="747E1A91" w14:textId="77777777" w:rsidR="00E30F71" w:rsidRPr="00080D82" w:rsidRDefault="00080D82" w:rsidP="00080D82">
      <w:pPr>
        <w:ind w:firstLine="540"/>
        <w:rPr>
          <w:lang w:val="nl-NL"/>
        </w:rPr>
      </w:pPr>
      <w:r w:rsidRPr="00080D82">
        <w:rPr>
          <w:lang w:val="nl-NL"/>
        </w:rPr>
        <w:t>- bemesting en grondbewerking</w:t>
      </w:r>
      <w:r w:rsidR="004F652E" w:rsidRPr="00080D82">
        <w:rPr>
          <w:lang w:val="nl-NL"/>
        </w:rPr>
        <w:t>.</w:t>
      </w:r>
    </w:p>
    <w:p w14:paraId="24CE1B59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1FBE3C0" w14:textId="77777777" w:rsidR="00080D82" w:rsidRPr="00080D82" w:rsidRDefault="00E30F71" w:rsidP="00080D82">
      <w:pPr>
        <w:pStyle w:val="Lijstalinea"/>
        <w:numPr>
          <w:ilvl w:val="1"/>
          <w:numId w:val="49"/>
        </w:numPr>
        <w:rPr>
          <w:rFonts w:cs="Caecilia-Roman"/>
          <w:b/>
          <w:bCs/>
          <w:sz w:val="16"/>
          <w:szCs w:val="16"/>
          <w:lang w:val="nl-NL"/>
        </w:rPr>
      </w:pPr>
      <w:r w:rsidRPr="00080D82">
        <w:rPr>
          <w:rFonts w:cs="Caecilia-Roman"/>
          <w:b/>
          <w:bCs/>
          <w:sz w:val="16"/>
          <w:szCs w:val="16"/>
          <w:lang w:val="nl-NL"/>
        </w:rPr>
        <w:t xml:space="preserve">Adres/ligging van de </w:t>
      </w:r>
      <w:r w:rsidR="008B791A" w:rsidRPr="00080D82">
        <w:rPr>
          <w:rFonts w:cs="Caecilia-Roman"/>
          <w:b/>
          <w:bCs/>
          <w:sz w:val="16"/>
          <w:szCs w:val="16"/>
          <w:lang w:val="nl-NL"/>
        </w:rPr>
        <w:t>bouwlocatie</w:t>
      </w:r>
      <w:r w:rsidRPr="00080D82">
        <w:rPr>
          <w:rFonts w:cs="Caecilia-Roman"/>
          <w:b/>
          <w:bCs/>
          <w:sz w:val="16"/>
          <w:szCs w:val="16"/>
          <w:lang w:val="nl-NL"/>
        </w:rPr>
        <w:t>:</w:t>
      </w:r>
      <w:r w:rsidR="004F652E" w:rsidRPr="00080D82">
        <w:rPr>
          <w:rFonts w:cs="Caecilia-Roman"/>
          <w:b/>
          <w:bCs/>
          <w:sz w:val="16"/>
          <w:szCs w:val="16"/>
          <w:lang w:val="nl-NL"/>
        </w:rPr>
        <w:t xml:space="preserve"> </w:t>
      </w:r>
    </w:p>
    <w:p w14:paraId="075CFBFE" w14:textId="77777777" w:rsidR="00E30F71" w:rsidRPr="004F652E" w:rsidRDefault="00080D82" w:rsidP="00080D82">
      <w:pPr>
        <w:pStyle w:val="Lijstalinea"/>
        <w:ind w:left="540"/>
        <w:rPr>
          <w:lang w:val="nl-NL"/>
        </w:rPr>
      </w:pPr>
      <w:r w:rsidRPr="00080D82">
        <w:rPr>
          <w:lang w:val="nl-NL"/>
        </w:rPr>
        <w:t>Het uit te voeren werk is gelegen op sportparken verspreid binnen de gemeentegrenzen van de</w:t>
      </w:r>
      <w:r>
        <w:rPr>
          <w:lang w:val="nl-NL"/>
        </w:rPr>
        <w:t xml:space="preserve"> </w:t>
      </w:r>
      <w:r w:rsidRPr="00080D82">
        <w:rPr>
          <w:lang w:val="nl-NL"/>
        </w:rPr>
        <w:t>gemeente Beek.</w:t>
      </w:r>
    </w:p>
    <w:p w14:paraId="153BFE71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99CED3F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4466C91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CBFD8FC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Telefoon:</w:t>
      </w:r>
      <w:r>
        <w:rPr>
          <w:rFonts w:cs="Caecilia-Roman"/>
          <w:sz w:val="16"/>
          <w:szCs w:val="16"/>
          <w:lang w:val="nl-NL"/>
        </w:rPr>
        <w:tab/>
      </w:r>
      <w:r w:rsidR="00080D82" w:rsidRPr="00080D82">
        <w:rPr>
          <w:rFonts w:cs="Caecilia-Roman"/>
          <w:sz w:val="16"/>
          <w:szCs w:val="16"/>
          <w:lang w:val="nl-NL"/>
        </w:rPr>
        <w:t>046 438 92 22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Fax:</w:t>
      </w:r>
      <w:r w:rsidR="004F652E">
        <w:rPr>
          <w:rFonts w:cs="Caecilia-Roman"/>
          <w:sz w:val="16"/>
          <w:szCs w:val="16"/>
          <w:lang w:val="nl-NL"/>
        </w:rPr>
        <w:t xml:space="preserve"> </w:t>
      </w:r>
      <w:r w:rsidR="00080D82" w:rsidRPr="00080D82">
        <w:rPr>
          <w:rFonts w:cs="Caecilia-Roman"/>
          <w:sz w:val="16"/>
          <w:szCs w:val="16"/>
          <w:lang w:val="nl-NL"/>
        </w:rPr>
        <w:t>046 437 77 57</w:t>
      </w:r>
    </w:p>
    <w:p w14:paraId="56F3FB03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68F17628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1.3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b/>
          <w:bCs/>
          <w:sz w:val="16"/>
          <w:szCs w:val="16"/>
          <w:lang w:val="nl-NL"/>
        </w:rPr>
        <w:t>Naam en adressen van de betrokken partijen</w:t>
      </w:r>
    </w:p>
    <w:p w14:paraId="124ED518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7551B728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a.</w:t>
      </w:r>
      <w:r>
        <w:rPr>
          <w:rFonts w:cs="Caecilia-Roman"/>
          <w:sz w:val="16"/>
          <w:szCs w:val="16"/>
          <w:lang w:val="nl-NL"/>
        </w:rPr>
        <w:tab/>
        <w:t>Opdrachtgever(s)</w:t>
      </w:r>
    </w:p>
    <w:p w14:paraId="5AEC77A2" w14:textId="759D18AD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 w:rsidR="006F4F2B">
        <w:rPr>
          <w:rFonts w:cs="Caecilia-Roman"/>
          <w:sz w:val="16"/>
          <w:szCs w:val="16"/>
          <w:lang w:val="nl-NL"/>
        </w:rPr>
        <w:tab/>
      </w:r>
      <w:r w:rsidR="00080D82" w:rsidRPr="00080D82">
        <w:rPr>
          <w:rFonts w:cs="Caecilia-Roman"/>
          <w:sz w:val="16"/>
          <w:szCs w:val="16"/>
          <w:lang w:val="nl-NL"/>
        </w:rPr>
        <w:t>Gemeente Beek</w:t>
      </w:r>
    </w:p>
    <w:p w14:paraId="3CB676AA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 w:rsidR="004F652E">
        <w:rPr>
          <w:rFonts w:cs="Caecilia-Roman"/>
          <w:sz w:val="16"/>
          <w:szCs w:val="16"/>
          <w:lang w:val="nl-NL"/>
        </w:rPr>
        <w:tab/>
      </w:r>
      <w:r w:rsidR="00080D82" w:rsidRPr="00080D82">
        <w:rPr>
          <w:rFonts w:cs="Caecilia-Roman"/>
          <w:sz w:val="16"/>
          <w:szCs w:val="16"/>
          <w:lang w:val="nl-NL"/>
        </w:rPr>
        <w:t>Postbus 20</w:t>
      </w:r>
    </w:p>
    <w:p w14:paraId="3EF3386A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  <w:r w:rsidR="004F652E">
        <w:rPr>
          <w:rFonts w:cs="Caecilia-Roman"/>
          <w:sz w:val="16"/>
          <w:szCs w:val="16"/>
          <w:lang w:val="nl-NL"/>
        </w:rPr>
        <w:tab/>
      </w:r>
      <w:r w:rsidR="00080D82" w:rsidRPr="00080D82">
        <w:rPr>
          <w:rFonts w:cs="Caecilia-Roman"/>
          <w:sz w:val="16"/>
          <w:szCs w:val="16"/>
          <w:lang w:val="nl-NL"/>
        </w:rPr>
        <w:t>6190 AA Beek</w:t>
      </w:r>
    </w:p>
    <w:p w14:paraId="13C8207D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  <w:r w:rsidR="004F652E">
        <w:rPr>
          <w:rFonts w:cs="Caecilia-Roman"/>
          <w:sz w:val="16"/>
          <w:szCs w:val="16"/>
          <w:lang w:val="nl-NL"/>
        </w:rPr>
        <w:tab/>
        <w:t xml:space="preserve">dhr. </w:t>
      </w:r>
      <w:r w:rsidR="00080D82">
        <w:rPr>
          <w:rFonts w:cs="Caecilia-Roman"/>
          <w:sz w:val="16"/>
          <w:szCs w:val="16"/>
          <w:lang w:val="nl-NL"/>
        </w:rPr>
        <w:t>R. van den Munckhof</w:t>
      </w:r>
    </w:p>
    <w:p w14:paraId="7F93170D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 w:rsidR="00080D82">
        <w:rPr>
          <w:rFonts w:cs="Caecilia-Roman"/>
          <w:sz w:val="16"/>
          <w:szCs w:val="16"/>
          <w:lang w:val="nl-NL"/>
        </w:rPr>
        <w:tab/>
      </w:r>
    </w:p>
    <w:p w14:paraId="48E83E0A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0A0EA44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b.</w:t>
      </w:r>
      <w:r>
        <w:rPr>
          <w:rFonts w:cs="Caecilia-Roman"/>
          <w:sz w:val="16"/>
          <w:szCs w:val="16"/>
          <w:lang w:val="nl-NL"/>
        </w:rPr>
        <w:tab/>
        <w:t>Ontwerpende partij(en)</w:t>
      </w:r>
    </w:p>
    <w:p w14:paraId="0847E402" w14:textId="26C89F0F" w:rsidR="00E30F71" w:rsidRDefault="000B174C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:</w:t>
      </w:r>
      <w:r w:rsidR="00E30F71"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Kragten</w:t>
      </w:r>
    </w:p>
    <w:p w14:paraId="4902E822" w14:textId="798ABFD0" w:rsidR="00E30F71" w:rsidRDefault="000B174C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:</w:t>
      </w:r>
      <w:r w:rsidR="00E30F71"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Postbus 14</w:t>
      </w:r>
    </w:p>
    <w:p w14:paraId="0F903E2A" w14:textId="5AED85B2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6040 AA Roermond</w:t>
      </w:r>
    </w:p>
    <w:p w14:paraId="2BAD949F" w14:textId="652EF6AC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dhr.</w:t>
      </w:r>
      <w:r w:rsidR="004F652E">
        <w:rPr>
          <w:rFonts w:cs="Caecilia-Roman"/>
          <w:sz w:val="16"/>
          <w:szCs w:val="16"/>
          <w:lang w:val="nl-NL"/>
        </w:rPr>
        <w:t xml:space="preserve"> </w:t>
      </w:r>
      <w:r w:rsidR="00080D82">
        <w:rPr>
          <w:rFonts w:cs="Caecilia-Roman"/>
          <w:sz w:val="16"/>
          <w:szCs w:val="16"/>
          <w:lang w:val="nl-NL"/>
        </w:rPr>
        <w:t>J. Dinghs</w:t>
      </w:r>
    </w:p>
    <w:p w14:paraId="3D2B568D" w14:textId="55BA0BBC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088-3366333</w:t>
      </w:r>
    </w:p>
    <w:p w14:paraId="42A4414E" w14:textId="5D6110AC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Fax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088-3366099</w:t>
      </w:r>
    </w:p>
    <w:p w14:paraId="326A1E42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C17AA69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c.</w:t>
      </w:r>
      <w:r>
        <w:rPr>
          <w:rFonts w:cs="Caecilia-Roman"/>
          <w:sz w:val="16"/>
          <w:szCs w:val="16"/>
          <w:lang w:val="nl-NL"/>
        </w:rPr>
        <w:tab/>
        <w:t>V&amp;G-co</w:t>
      </w:r>
      <w:r>
        <w:rPr>
          <w:rFonts w:ascii="Caecilia-Roman CE" w:hAnsi="Caecilia-Roman CE" w:cs="Caecilia-Roman CE"/>
          <w:sz w:val="16"/>
          <w:szCs w:val="16"/>
          <w:lang w:val="nl-NL"/>
        </w:rPr>
        <w:t>ö</w:t>
      </w:r>
      <w:r>
        <w:rPr>
          <w:rFonts w:cs="Caecilia-Roman"/>
          <w:sz w:val="16"/>
          <w:szCs w:val="16"/>
          <w:lang w:val="nl-NL"/>
        </w:rPr>
        <w:t>rdinator(en) Ontwerpfase</w:t>
      </w:r>
    </w:p>
    <w:p w14:paraId="22F14F38" w14:textId="5DFBA963" w:rsidR="00E30F71" w:rsidRDefault="000B174C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:</w:t>
      </w:r>
      <w:r w:rsidR="00E30F71"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Kragten</w:t>
      </w:r>
    </w:p>
    <w:p w14:paraId="1E78DF5A" w14:textId="1A9E23DE" w:rsidR="00E30F71" w:rsidRDefault="000B174C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:</w:t>
      </w:r>
      <w:r w:rsidR="00E30F71"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 w:rsidR="00E30F71">
        <w:rPr>
          <w:rFonts w:cs="Caecilia-Roman"/>
          <w:sz w:val="16"/>
          <w:szCs w:val="16"/>
          <w:lang w:val="nl-NL"/>
        </w:rPr>
        <w:t>Postbus 14</w:t>
      </w:r>
    </w:p>
    <w:p w14:paraId="1E1D4887" w14:textId="3FD2BA83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6040 AA Roermond</w:t>
      </w:r>
    </w:p>
    <w:p w14:paraId="64742BCC" w14:textId="124A1CA4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dhr.</w:t>
      </w:r>
      <w:r w:rsidR="004F652E">
        <w:rPr>
          <w:rFonts w:cs="Caecilia-Roman"/>
          <w:sz w:val="16"/>
          <w:szCs w:val="16"/>
          <w:lang w:val="nl-NL"/>
        </w:rPr>
        <w:t xml:space="preserve"> </w:t>
      </w:r>
      <w:r w:rsidR="00080D82">
        <w:rPr>
          <w:rFonts w:cs="Caecilia-Roman"/>
          <w:sz w:val="16"/>
          <w:szCs w:val="16"/>
          <w:lang w:val="nl-NL"/>
        </w:rPr>
        <w:t>J. Dinghs</w:t>
      </w:r>
    </w:p>
    <w:p w14:paraId="57C11942" w14:textId="40398C61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088-3366333</w:t>
      </w:r>
    </w:p>
    <w:p w14:paraId="25F2E540" w14:textId="7ACB460B" w:rsidR="00E30F71" w:rsidRDefault="00E30F71" w:rsidP="00E30F71">
      <w:pPr>
        <w:tabs>
          <w:tab w:val="left" w:pos="720"/>
          <w:tab w:val="left" w:pos="1440"/>
          <w:tab w:val="left" w:pos="2160"/>
          <w:tab w:val="left" w:pos="2880"/>
        </w:tabs>
        <w:ind w:left="3379" w:hanging="22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Fax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  <w:r>
        <w:rPr>
          <w:rFonts w:cs="Caecilia-Roman"/>
          <w:sz w:val="16"/>
          <w:szCs w:val="16"/>
          <w:lang w:val="nl-NL"/>
        </w:rPr>
        <w:tab/>
      </w:r>
      <w:r w:rsidR="006F4F2B"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>088-3366099</w:t>
      </w:r>
    </w:p>
    <w:p w14:paraId="72518DC8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DB92113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d.</w:t>
      </w:r>
      <w:r>
        <w:rPr>
          <w:rFonts w:cs="Caecilia-Roman"/>
          <w:sz w:val="16"/>
          <w:szCs w:val="16"/>
          <w:lang w:val="nl-NL"/>
        </w:rPr>
        <w:tab/>
        <w:t>Uitvoerende partij(en)</w:t>
      </w:r>
    </w:p>
    <w:p w14:paraId="0236B3A4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079656F9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2D93515F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07A57BDA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728D1653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299E5239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Fax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39C50B55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7507F50" w14:textId="77777777" w:rsidR="00E30F71" w:rsidRDefault="00E30F71" w:rsidP="00E30F71">
      <w:pPr>
        <w:ind w:left="1111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Uitvoerende partij(en)</w:t>
      </w:r>
    </w:p>
    <w:p w14:paraId="46310C2F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62AD4508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2C3E3B91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6A800696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4C898B52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53B2B908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Fax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0A71457F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683C798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e.</w:t>
      </w:r>
      <w:r>
        <w:rPr>
          <w:rFonts w:cs="Caecilia-Roman"/>
          <w:sz w:val="16"/>
          <w:szCs w:val="16"/>
          <w:lang w:val="nl-NL"/>
        </w:rPr>
        <w:tab/>
        <w:t>V&amp;G-co</w:t>
      </w:r>
      <w:r>
        <w:rPr>
          <w:rFonts w:ascii="Caecilia-Roman CE" w:hAnsi="Caecilia-Roman CE" w:cs="Caecilia-Roman CE"/>
          <w:sz w:val="16"/>
          <w:szCs w:val="16"/>
          <w:lang w:val="nl-NL"/>
        </w:rPr>
        <w:t>ö</w:t>
      </w:r>
      <w:r>
        <w:rPr>
          <w:rFonts w:cs="Caecilia-Roman"/>
          <w:sz w:val="16"/>
          <w:szCs w:val="16"/>
          <w:lang w:val="nl-NL"/>
        </w:rPr>
        <w:t>rdinator(en) Uitvoeringsfase</w:t>
      </w:r>
    </w:p>
    <w:p w14:paraId="788CDD5E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lastRenderedPageBreak/>
        <w:t>Naam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4F156678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Adres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0308E53C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Postcode/plaats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074EE7E5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Contactpersoon</w:t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7922FF67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Telefoon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4EAD00A1" w14:textId="77777777" w:rsidR="00E30F71" w:rsidRDefault="00E30F71" w:rsidP="00E30F71">
      <w:pPr>
        <w:tabs>
          <w:tab w:val="left" w:pos="720"/>
          <w:tab w:val="left" w:pos="1440"/>
          <w:tab w:val="left" w:pos="2160"/>
        </w:tabs>
        <w:ind w:left="2811" w:hanging="1700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Fax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sz w:val="16"/>
          <w:szCs w:val="16"/>
          <w:lang w:val="nl-NL"/>
        </w:rPr>
        <w:tab/>
        <w:t>:</w:t>
      </w:r>
    </w:p>
    <w:p w14:paraId="5DFDF289" w14:textId="77777777" w:rsidR="009A778B" w:rsidRDefault="009A778B" w:rsidP="00E30F71">
      <w:pPr>
        <w:rPr>
          <w:rFonts w:cs="Caecilia-Roman"/>
          <w:sz w:val="16"/>
          <w:szCs w:val="16"/>
          <w:lang w:val="nl-NL"/>
        </w:rPr>
      </w:pPr>
    </w:p>
    <w:p w14:paraId="724E47A2" w14:textId="77777777" w:rsidR="008B0949" w:rsidRDefault="008B0949" w:rsidP="00E30F71">
      <w:pPr>
        <w:rPr>
          <w:rFonts w:cs="Caecilia-Roman"/>
          <w:sz w:val="16"/>
          <w:szCs w:val="16"/>
          <w:lang w:val="nl-NL"/>
        </w:rPr>
        <w:sectPr w:rsidR="008B0949" w:rsidSect="00E30F71">
          <w:headerReference w:type="even" r:id="rId19"/>
          <w:headerReference w:type="default" r:id="rId20"/>
          <w:footerReference w:type="even" r:id="rId21"/>
          <w:footerReference w:type="default" r:id="rId22"/>
          <w:type w:val="continuous"/>
          <w:pgSz w:w="12240" w:h="15840"/>
          <w:pgMar w:top="1440" w:right="1361" w:bottom="1474" w:left="1418" w:header="1440" w:footer="1440" w:gutter="0"/>
          <w:cols w:space="708"/>
        </w:sectPr>
      </w:pPr>
    </w:p>
    <w:p w14:paraId="401F1833" w14:textId="77777777" w:rsidR="008F1D19" w:rsidRDefault="008F1D19" w:rsidP="00E30F71">
      <w:pPr>
        <w:tabs>
          <w:tab w:val="right" w:pos="9360"/>
        </w:tabs>
        <w:rPr>
          <w:rFonts w:cs="Caecilia-Roman"/>
          <w:sz w:val="17"/>
          <w:szCs w:val="17"/>
          <w:lang w:val="nl-NL"/>
        </w:rPr>
      </w:pPr>
    </w:p>
    <w:p w14:paraId="03F02A3B" w14:textId="77777777" w:rsidR="00E30F71" w:rsidRDefault="00E30F71" w:rsidP="00E30F71">
      <w:pPr>
        <w:spacing w:line="2" w:lineRule="exact"/>
        <w:rPr>
          <w:rFonts w:cs="Caecilia-Roman"/>
          <w:sz w:val="16"/>
          <w:szCs w:val="16"/>
          <w:lang w:val="nl-NL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1312" behindDoc="0" locked="0" layoutInCell="0" allowOverlap="1" wp14:anchorId="338A3573" wp14:editId="58314AC7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95" name="Rechte verbindingslijn 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7AA17FD" id="Rechte verbindingslijn 9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ML2M5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2F90DAC6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1.4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Planning en uitvoeringsgegevens (voor</w:t>
      </w:r>
      <w:r w:rsidR="008B791A">
        <w:rPr>
          <w:rFonts w:cs="Caecilia-Roman"/>
          <w:b/>
          <w:bCs/>
          <w:sz w:val="16"/>
          <w:szCs w:val="16"/>
          <w:lang w:val="nl-NL"/>
        </w:rPr>
        <w:t xml:space="preserve"> </w:t>
      </w:r>
      <w:r w:rsidRPr="00925115">
        <w:rPr>
          <w:rFonts w:cs="Caecilia-Roman"/>
          <w:b/>
          <w:bCs/>
          <w:sz w:val="16"/>
          <w:szCs w:val="16"/>
          <w:lang w:val="nl-NL"/>
        </w:rPr>
        <w:t>zover reeds bekend)</w:t>
      </w:r>
    </w:p>
    <w:p w14:paraId="6325A064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586FA97" w14:textId="233BB6AF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1.4.1</w:t>
      </w:r>
      <w:r>
        <w:rPr>
          <w:rFonts w:cs="Caecilia-Roman"/>
          <w:sz w:val="16"/>
          <w:szCs w:val="16"/>
          <w:lang w:val="nl-NL"/>
        </w:rPr>
        <w:tab/>
        <w:t xml:space="preserve">Geplande aanvangsdatum van de bouwwerkzaamheden: </w:t>
      </w:r>
      <w:r w:rsidR="00225087">
        <w:rPr>
          <w:rFonts w:cs="Caecilia-Roman"/>
          <w:sz w:val="16"/>
          <w:szCs w:val="16"/>
          <w:lang w:val="nl-NL"/>
        </w:rPr>
        <w:t>1 maart 20</w:t>
      </w:r>
      <w:r w:rsidR="005D64C3">
        <w:rPr>
          <w:rFonts w:cs="Caecilia-Roman"/>
          <w:sz w:val="16"/>
          <w:szCs w:val="16"/>
          <w:lang w:val="nl-NL"/>
        </w:rPr>
        <w:t>21</w:t>
      </w:r>
    </w:p>
    <w:p w14:paraId="164839AA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6BD8FB2F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7E291E66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A8037A7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1.4.2</w:t>
      </w:r>
      <w:r>
        <w:rPr>
          <w:rFonts w:cs="Caecilia-Roman"/>
          <w:sz w:val="16"/>
          <w:szCs w:val="16"/>
          <w:lang w:val="nl-NL"/>
        </w:rPr>
        <w:tab/>
        <w:t>Geplande bouwtijd: .. werkbare werkdagen na datum van aanvang.</w:t>
      </w:r>
    </w:p>
    <w:p w14:paraId="73E3BA3C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26C9553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AA938A4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68EEBADA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1.4.3</w:t>
      </w:r>
      <w:r>
        <w:rPr>
          <w:rFonts w:cs="Caecilia-Roman"/>
          <w:sz w:val="16"/>
          <w:szCs w:val="16"/>
          <w:lang w:val="nl-NL"/>
        </w:rPr>
        <w:tab/>
        <w:t xml:space="preserve">Vermoedelijke maximum aantal werknemers dat gelijktijdig op de </w:t>
      </w:r>
      <w:r w:rsidR="008B791A">
        <w:rPr>
          <w:rFonts w:cs="Caecilia-Roman"/>
          <w:sz w:val="16"/>
          <w:szCs w:val="16"/>
          <w:lang w:val="nl-NL"/>
        </w:rPr>
        <w:t>bouwlocatie</w:t>
      </w:r>
      <w:r>
        <w:rPr>
          <w:rFonts w:cs="Caecilia-Roman"/>
          <w:sz w:val="16"/>
          <w:szCs w:val="16"/>
          <w:lang w:val="nl-NL"/>
        </w:rPr>
        <w:t xml:space="preserve"> aanwezig zal zijn:</w:t>
      </w:r>
    </w:p>
    <w:p w14:paraId="298334C8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98CB29A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5AC7E89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57F1747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1.4.4</w:t>
      </w:r>
      <w:r>
        <w:rPr>
          <w:rFonts w:cs="Caecilia-Roman"/>
          <w:sz w:val="16"/>
          <w:szCs w:val="16"/>
          <w:lang w:val="nl-NL"/>
        </w:rPr>
        <w:tab/>
        <w:t>Gepland aantal werkgevers en zelfstandigen op de bouwplaats:</w:t>
      </w:r>
    </w:p>
    <w:p w14:paraId="47ACB989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4856A632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F329572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29C029F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1.4.5</w:t>
      </w:r>
      <w:r>
        <w:rPr>
          <w:rFonts w:cs="Caecilia-Roman"/>
          <w:sz w:val="16"/>
          <w:szCs w:val="16"/>
          <w:lang w:val="nl-NL"/>
        </w:rPr>
        <w:tab/>
        <w:t>Namen van de reeds geselecteerde ondernemingen (zie ook blad 2):</w:t>
      </w:r>
    </w:p>
    <w:p w14:paraId="061D36D4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9CD04CF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93E4FF8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68E9D9C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1.4.6</w:t>
      </w:r>
      <w:r>
        <w:rPr>
          <w:rFonts w:cs="Caecilia-Roman"/>
          <w:sz w:val="16"/>
          <w:szCs w:val="16"/>
          <w:lang w:val="nl-NL"/>
        </w:rPr>
        <w:tab/>
        <w:t>Namen van ingeschakelde/in te schakelen deskundige diensten:</w:t>
      </w:r>
    </w:p>
    <w:p w14:paraId="48412C35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749D27C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61CA1BC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375761A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1.4.7</w:t>
      </w:r>
      <w:r>
        <w:rPr>
          <w:rFonts w:cs="Caecilia-Roman"/>
          <w:sz w:val="16"/>
          <w:szCs w:val="16"/>
          <w:lang w:val="nl-NL"/>
        </w:rPr>
        <w:tab/>
        <w:t>Regeling V&amp;G-uitvoeringsco</w:t>
      </w:r>
      <w:r>
        <w:rPr>
          <w:rFonts w:ascii="Caecilia-Roman CE" w:hAnsi="Caecilia-Roman CE" w:cs="Caecilia-Roman CE"/>
          <w:sz w:val="16"/>
          <w:szCs w:val="16"/>
          <w:lang w:val="nl-NL"/>
        </w:rPr>
        <w:t>ö</w:t>
      </w:r>
      <w:r>
        <w:rPr>
          <w:rFonts w:cs="Caecilia-Roman"/>
          <w:sz w:val="16"/>
          <w:szCs w:val="16"/>
          <w:lang w:val="nl-NL"/>
        </w:rPr>
        <w:t>rdinatie bij nevenaanneming</w:t>
      </w:r>
    </w:p>
    <w:p w14:paraId="4C407DE4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612A6161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1E6A001" w14:textId="77777777" w:rsidR="00E30F71" w:rsidRDefault="00E30F71" w:rsidP="00E30F71">
      <w:pPr>
        <w:ind w:left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De V&amp;G-uitvoeringsco</w:t>
      </w:r>
      <w:r>
        <w:rPr>
          <w:rFonts w:ascii="Caecilia-Roman CE" w:hAnsi="Caecilia-Roman CE" w:cs="Caecilia-Roman CE"/>
          <w:sz w:val="16"/>
          <w:szCs w:val="16"/>
          <w:lang w:val="nl-NL"/>
        </w:rPr>
        <w:t>ö</w:t>
      </w:r>
      <w:r>
        <w:rPr>
          <w:rFonts w:cs="Caecilia-Roman"/>
          <w:sz w:val="16"/>
          <w:szCs w:val="16"/>
          <w:lang w:val="nl-NL"/>
        </w:rPr>
        <w:t>rdinatie geschiedt door de aannemer van bestek: ..........................</w:t>
      </w:r>
    </w:p>
    <w:p w14:paraId="77951110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2CBC96B0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9EDABC9" w14:textId="77777777" w:rsidR="00E30F71" w:rsidRDefault="00E30F71" w:rsidP="00E30F71">
      <w:pPr>
        <w:ind w:left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Nevenaanneming wordt voorzien voor de volgende werkzaamheden (bestekken): niet voorzien</w:t>
      </w:r>
    </w:p>
    <w:p w14:paraId="0DE433A9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69E949E" w14:textId="77777777" w:rsidR="00E30F71" w:rsidRDefault="00E30F71" w:rsidP="00E30F71">
      <w:pPr>
        <w:rPr>
          <w:rFonts w:cs="Times New Roman"/>
          <w:sz w:val="16"/>
          <w:szCs w:val="16"/>
          <w:lang w:val="nl-NL"/>
        </w:rPr>
        <w:sectPr w:rsidR="00E30F71" w:rsidSect="009A778B">
          <w:headerReference w:type="default" r:id="rId23"/>
          <w:footerReference w:type="default" r:id="rId24"/>
          <w:pgSz w:w="12240" w:h="15840"/>
          <w:pgMar w:top="1440" w:right="1361" w:bottom="1474" w:left="1418" w:header="1440" w:footer="1440" w:gutter="0"/>
          <w:cols w:space="708"/>
        </w:sect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3360" behindDoc="0" locked="0" layoutInCell="0" allowOverlap="1" wp14:anchorId="760E9180" wp14:editId="27F0DA3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93" name="Rechte verbindingslijn 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87E7D10" id="Rechte verbindingslijn 9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Cu6CEM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0CB82A0C" w14:textId="77777777" w:rsidR="00E30F71" w:rsidRDefault="00E30F71" w:rsidP="00E30F71">
      <w:pPr>
        <w:tabs>
          <w:tab w:val="right" w:pos="9360"/>
        </w:tabs>
        <w:rPr>
          <w:rFonts w:cs="Times New Roman"/>
          <w:sz w:val="16"/>
          <w:szCs w:val="16"/>
          <w:lang w:val="nl-NL"/>
        </w:rPr>
        <w:sectPr w:rsidR="00E30F71" w:rsidSect="00E30F71">
          <w:type w:val="continuous"/>
          <w:pgSz w:w="12240" w:h="15840"/>
          <w:pgMar w:top="1440" w:right="1361" w:bottom="1474" w:left="1418" w:header="1440" w:footer="1440" w:gutter="0"/>
          <w:cols w:space="708"/>
        </w:sectPr>
      </w:pPr>
    </w:p>
    <w:p w14:paraId="1031CE20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lastRenderedPageBreak/>
        <w:t>2.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b/>
          <w:bCs/>
          <w:sz w:val="16"/>
          <w:szCs w:val="16"/>
          <w:lang w:val="nl-NL"/>
        </w:rPr>
        <w:t>ORGANISATIE EN FASERING VAN HET BOUWPROCES</w:t>
      </w:r>
    </w:p>
    <w:p w14:paraId="61BD6B34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AC691F7" w14:textId="77777777" w:rsidR="00E30F71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>2.1</w:t>
      </w:r>
      <w:r>
        <w:rPr>
          <w:rFonts w:cs="Caecilia-Roman"/>
          <w:sz w:val="16"/>
          <w:szCs w:val="16"/>
          <w:lang w:val="nl-NL"/>
        </w:rPr>
        <w:tab/>
      </w:r>
      <w:r>
        <w:rPr>
          <w:rFonts w:cs="Caecilia-Roman"/>
          <w:b/>
          <w:bCs/>
          <w:sz w:val="16"/>
          <w:szCs w:val="16"/>
          <w:lang w:val="nl-NL"/>
        </w:rPr>
        <w:t>Overzicht van betrokken bedrijven en uit te voeren werkzaamheden</w:t>
      </w:r>
    </w:p>
    <w:p w14:paraId="6EDA9608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551"/>
        <w:gridCol w:w="5839"/>
        <w:gridCol w:w="3402"/>
        <w:gridCol w:w="1870"/>
      </w:tblGrid>
      <w:tr w:rsidR="00E30F71" w14:paraId="0517C310" w14:textId="77777777">
        <w:trPr>
          <w:cantSplit/>
        </w:trPr>
        <w:tc>
          <w:tcPr>
            <w:tcW w:w="2551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52BAA0EC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Hoofdaannemer/uitvoerings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co</w:t>
            </w:r>
            <w:r>
              <w:rPr>
                <w:rFonts w:ascii="Caecilia-Roman CE" w:hAnsi="Caecilia-Roman CE" w:cs="Caecilia-Roman CE"/>
                <w:sz w:val="14"/>
                <w:szCs w:val="14"/>
                <w:lang w:val="nl-NL"/>
              </w:rPr>
              <w:t>ö</w:t>
            </w:r>
            <w:r>
              <w:rPr>
                <w:rFonts w:cs="Caecilia-Roman"/>
                <w:sz w:val="14"/>
                <w:szCs w:val="14"/>
                <w:lang w:val="nl-NL"/>
              </w:rPr>
              <w:t>rdi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nator</w:t>
            </w:r>
          </w:p>
        </w:tc>
        <w:tc>
          <w:tcPr>
            <w:tcW w:w="583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CBC6CDA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Uit te voeren werkzaamhe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den</w:t>
            </w:r>
          </w:p>
        </w:tc>
        <w:tc>
          <w:tcPr>
            <w:tcW w:w="34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3A8CF59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1e Verantwoordelijke op het werk (aan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spreek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punt)</w:t>
            </w:r>
          </w:p>
        </w:tc>
        <w:tc>
          <w:tcPr>
            <w:tcW w:w="1870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3E274F3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Start/einde werk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zaamhe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den</w:t>
            </w:r>
          </w:p>
        </w:tc>
      </w:tr>
      <w:tr w:rsidR="00E30F71" w14:paraId="2810FF65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BA2DF80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3265358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FC3319D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E534F5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D18A263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51A969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724437C6" w14:textId="77777777">
        <w:trPr>
          <w:cantSplit/>
        </w:trPr>
        <w:tc>
          <w:tcPr>
            <w:tcW w:w="2551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F2290EC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Onderaannemers/zelf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standi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gen</w:t>
            </w:r>
          </w:p>
        </w:tc>
        <w:tc>
          <w:tcPr>
            <w:tcW w:w="583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C1E6F4C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6A08DFB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87381B8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F8B0C0B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3E1C8F28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68ACBE7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614636D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7373846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C768995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A88DCCA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FFB1E3D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459F9F4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3AD6FE6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4EB6DF1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6E5A84B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37614BF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406B284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0C54CD2" w14:textId="77777777">
        <w:trPr>
          <w:cantSplit/>
        </w:trPr>
        <w:tc>
          <w:tcPr>
            <w:tcW w:w="2551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FC3CB0D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Nevenaannemer(s)</w:t>
            </w:r>
          </w:p>
        </w:tc>
        <w:tc>
          <w:tcPr>
            <w:tcW w:w="583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55170B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05ED349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0DC5C14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46A4102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3C21014F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593C188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186C5CB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A5EDE27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47D5D1B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58698D9A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D8BCDFC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B4CD16D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2D0B2B6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08DAC7F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61F4AF1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98AF258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527FD7EF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74CDCE00" w14:textId="77777777">
        <w:trPr>
          <w:cantSplit/>
        </w:trPr>
        <w:tc>
          <w:tcPr>
            <w:tcW w:w="2551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4769EE13" w14:textId="77777777" w:rsidR="00E30F71" w:rsidRDefault="00E30F71" w:rsidP="008B791A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Onderaannemers/zelf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standi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gen van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nevenaannemers</w:t>
            </w:r>
          </w:p>
        </w:tc>
        <w:tc>
          <w:tcPr>
            <w:tcW w:w="583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5DF2B37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D89AE6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5F57672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945D40B" w14:textId="77777777">
        <w:trPr>
          <w:cantSplit/>
        </w:trPr>
        <w:tc>
          <w:tcPr>
            <w:tcW w:w="2551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1664C6FF" w14:textId="77777777" w:rsidR="00E30F71" w:rsidRDefault="00E30F71">
            <w:pPr>
              <w:spacing w:before="139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Naam:</w:t>
            </w:r>
          </w:p>
          <w:p w14:paraId="3332D4D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1B27E6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Adres:</w:t>
            </w:r>
          </w:p>
        </w:tc>
        <w:tc>
          <w:tcPr>
            <w:tcW w:w="5839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CD67174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402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9CB533E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870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08456524" w14:textId="77777777" w:rsidR="00E30F71" w:rsidRDefault="00E30F71">
            <w:pPr>
              <w:spacing w:before="139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36E48C27" w14:textId="77777777" w:rsidR="005D72DE" w:rsidRDefault="005D72DE" w:rsidP="00E30F71">
      <w:pPr>
        <w:rPr>
          <w:rFonts w:cs="Caecilia-Roman"/>
          <w:sz w:val="14"/>
          <w:szCs w:val="14"/>
          <w:lang w:val="nl-NL"/>
        </w:rPr>
        <w:sectPr w:rsidR="005D72DE" w:rsidSect="00E30F71">
          <w:headerReference w:type="even" r:id="rId25"/>
          <w:headerReference w:type="default" r:id="rId26"/>
          <w:footerReference w:type="even" r:id="rId27"/>
          <w:footerReference w:type="default" r:id="rId28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78E18C0E" w14:textId="77777777" w:rsidR="00E30F71" w:rsidRDefault="00E30F71" w:rsidP="00E30F71">
      <w:pPr>
        <w:spacing w:line="2" w:lineRule="exact"/>
        <w:rPr>
          <w:rFonts w:cs="Caecilia-Roman"/>
          <w:sz w:val="14"/>
          <w:szCs w:val="14"/>
          <w:lang w:val="nl-NL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0" allowOverlap="1" wp14:anchorId="5DEFDCB9" wp14:editId="55F38B4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89" name="Rechte verbindingslijn 8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054DA8" id="Rechte verbindingslijn 89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QfFaj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669504" behindDoc="0" locked="0" layoutInCell="0" allowOverlap="1" wp14:anchorId="7B324BF3" wp14:editId="53989579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87" name="Rechte verbindingslijn 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010764" id="Rechte verbindingslijn 87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C1TD1s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7FC6F7C2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2.2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Bouwplanning en -fasering</w:t>
      </w:r>
    </w:p>
    <w:p w14:paraId="0F1BC54A" w14:textId="77777777" w:rsidR="00E30F71" w:rsidRDefault="00E30F71" w:rsidP="00E30F71">
      <w:pPr>
        <w:ind w:left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(bijvoorbeeld tijdschema waarin opgenomen de werkzaamheden zoals deze door de in tabel 2.1 aangegeven bedrijven moeten worden verricht)</w:t>
      </w:r>
    </w:p>
    <w:p w14:paraId="376C6C71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55890C9B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05B5832F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F7652A1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94CB8F1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2F5FAFD9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04E9D773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9FB126C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4FFE8330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71FBACFD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5F285CF8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2A838810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3078BDB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238D1352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762B048E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6B5ABEA2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3504138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2.3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Taken en bevoegdheden op het werk</w:t>
      </w:r>
    </w:p>
    <w:p w14:paraId="08E2B845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984"/>
        <w:gridCol w:w="1984"/>
        <w:gridCol w:w="2551"/>
        <w:gridCol w:w="2551"/>
      </w:tblGrid>
      <w:tr w:rsidR="00E30F71" w14:paraId="3D6A1A02" w14:textId="77777777">
        <w:trPr>
          <w:cantSplit/>
        </w:trPr>
        <w:tc>
          <w:tcPr>
            <w:tcW w:w="1984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7CC3E80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Functionaris</w:t>
            </w: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2A896B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</w:t>
            </w:r>
          </w:p>
        </w:tc>
        <w:tc>
          <w:tcPr>
            <w:tcW w:w="2551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8AB3D1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Taken</w:t>
            </w:r>
          </w:p>
        </w:tc>
        <w:tc>
          <w:tcPr>
            <w:tcW w:w="2551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C53FEF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Bevoegdheden</w:t>
            </w:r>
          </w:p>
        </w:tc>
      </w:tr>
      <w:tr w:rsidR="00E30F71" w14:paraId="5CEECE78" w14:textId="77777777">
        <w:trPr>
          <w:cantSplit/>
        </w:trPr>
        <w:tc>
          <w:tcPr>
            <w:tcW w:w="1984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A74A05C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V&amp;G-co</w:t>
            </w:r>
            <w:r>
              <w:rPr>
                <w:rFonts w:ascii="Caecilia-Roman CE" w:hAnsi="Caecilia-Roman CE" w:cs="Caecilia-Roman CE"/>
                <w:sz w:val="14"/>
                <w:szCs w:val="14"/>
                <w:lang w:val="nl-NL"/>
              </w:rPr>
              <w:t>ö</w:t>
            </w:r>
            <w:r>
              <w:rPr>
                <w:rFonts w:cs="Caecilia-Roman"/>
                <w:sz w:val="14"/>
                <w:szCs w:val="14"/>
                <w:lang w:val="nl-NL"/>
              </w:rPr>
              <w:t>rdinator uit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voerings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fase</w:t>
            </w:r>
          </w:p>
          <w:p w14:paraId="5738B6E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5CD685A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429138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6DEB27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3870DD8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27DB7A3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073B04D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Uitvoerende partij </w:t>
            </w:r>
          </w:p>
          <w:p w14:paraId="013F6A9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(ver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antwoordelijk voor V&amp;G uitvoeringsco</w:t>
            </w:r>
            <w:r>
              <w:rPr>
                <w:rFonts w:ascii="Caecilia-Roman CE" w:hAnsi="Caecilia-Roman CE" w:cs="Caecilia-Roman CE"/>
                <w:sz w:val="14"/>
                <w:szCs w:val="14"/>
                <w:lang w:val="nl-NL"/>
              </w:rPr>
              <w:t>ö</w:t>
            </w:r>
            <w:r>
              <w:rPr>
                <w:rFonts w:cs="Caecilia-Roman"/>
                <w:sz w:val="14"/>
                <w:szCs w:val="14"/>
                <w:lang w:val="nl-NL"/>
              </w:rPr>
              <w:t>rdi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natie)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8E8FCE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D3BA9F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4F3A7E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208EF0CB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0BFADD2E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Hoofduitvoerder</w:t>
            </w:r>
          </w:p>
          <w:p w14:paraId="3203F5F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CFEFC4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D215F4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450E9B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F22801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999138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9A753AE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26B871EA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Bouwdirectie</w:t>
            </w:r>
          </w:p>
          <w:p w14:paraId="0CF6F38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8E8590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4AB5D99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D326F2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2DF0A5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519C063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24AEE2B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3422309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Overige</w:t>
            </w:r>
          </w:p>
          <w:p w14:paraId="2B46EE8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B399E3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C77706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D202A1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5FC565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6C88AC6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8C7C691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1F9FC01D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4E99DFD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02E1E7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4548F42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B08956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358114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49CA73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57C8791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63197D91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63F31C2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08C2DB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C33ACC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8B3721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72D84E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584FB91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7D9A416C" w14:textId="77777777">
        <w:trPr>
          <w:cantSplit/>
        </w:trPr>
        <w:tc>
          <w:tcPr>
            <w:tcW w:w="1984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156981D9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0BA70FD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31772D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59C68E2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C707F5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2D2134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40399F1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21CCD249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49ABEC59" w14:textId="77777777" w:rsidR="005D72DE" w:rsidRDefault="005D72DE" w:rsidP="00E30F71">
      <w:pPr>
        <w:tabs>
          <w:tab w:val="right" w:pos="9026"/>
        </w:tabs>
        <w:rPr>
          <w:rFonts w:cs="Times New Roman"/>
          <w:sz w:val="17"/>
          <w:szCs w:val="17"/>
          <w:lang w:val="nl-NL"/>
        </w:rPr>
        <w:sectPr w:rsidR="005D72DE" w:rsidSect="00E30F71">
          <w:headerReference w:type="default" r:id="rId29"/>
          <w:footerReference w:type="default" r:id="rId30"/>
          <w:pgSz w:w="11906" w:h="16838"/>
          <w:pgMar w:top="1440" w:right="1361" w:bottom="1474" w:left="1418" w:header="1440" w:footer="1440" w:gutter="0"/>
          <w:cols w:space="708"/>
        </w:sectPr>
      </w:pPr>
    </w:p>
    <w:p w14:paraId="6396E427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>3a.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CO</w:t>
      </w:r>
      <w:r w:rsidRPr="00925115">
        <w:rPr>
          <w:rFonts w:ascii="Caecilia-Roman CE" w:hAnsi="Caecilia-Roman CE" w:cs="Caecilia-Roman CE"/>
          <w:b/>
          <w:bCs/>
          <w:sz w:val="16"/>
          <w:szCs w:val="16"/>
          <w:lang w:val="nl-NL"/>
        </w:rPr>
        <w:t>Ö</w:t>
      </w:r>
      <w:r w:rsidRPr="00925115">
        <w:rPr>
          <w:rFonts w:cs="Caecilia-Roman"/>
          <w:b/>
          <w:bCs/>
          <w:sz w:val="16"/>
          <w:szCs w:val="16"/>
          <w:lang w:val="nl-NL"/>
        </w:rPr>
        <w:t>RDINATIE EN SAMENWERKINGSAFSPRAKEN (ONTWERPFASE)</w:t>
      </w:r>
    </w:p>
    <w:p w14:paraId="2EBB937F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6D16351E" w14:textId="77777777" w:rsidR="00E30F71" w:rsidRPr="00925115" w:rsidRDefault="00E30F71" w:rsidP="00E30F71">
      <w:pPr>
        <w:ind w:left="543"/>
        <w:rPr>
          <w:rFonts w:cs="Caecilia-Roman"/>
          <w:b/>
          <w:bCs/>
          <w:sz w:val="16"/>
          <w:szCs w:val="16"/>
          <w:lang w:val="nl-NL"/>
        </w:rPr>
      </w:pPr>
      <w:r w:rsidRPr="00925115">
        <w:rPr>
          <w:rFonts w:cs="Caecilia-Roman"/>
          <w:b/>
          <w:bCs/>
          <w:sz w:val="16"/>
          <w:szCs w:val="16"/>
          <w:lang w:val="nl-NL"/>
        </w:rPr>
        <w:t xml:space="preserve">Vastlegging van </w:t>
      </w:r>
      <w:proofErr w:type="spellStart"/>
      <w:r w:rsidRPr="00925115">
        <w:rPr>
          <w:rFonts w:cs="Caecilia-Roman"/>
          <w:b/>
          <w:bCs/>
          <w:sz w:val="16"/>
          <w:szCs w:val="16"/>
          <w:lang w:val="nl-NL"/>
        </w:rPr>
        <w:t>arbo</w:t>
      </w:r>
      <w:proofErr w:type="spellEnd"/>
      <w:r w:rsidRPr="00925115">
        <w:rPr>
          <w:rFonts w:cs="Caecilia-Roman"/>
          <w:b/>
          <w:bCs/>
          <w:sz w:val="16"/>
          <w:szCs w:val="16"/>
          <w:lang w:val="nl-NL"/>
        </w:rPr>
        <w:t>-overleg en -afspraken</w:t>
      </w:r>
    </w:p>
    <w:p w14:paraId="0800B2C4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17"/>
        <w:gridCol w:w="850"/>
        <w:gridCol w:w="2268"/>
        <w:gridCol w:w="1984"/>
        <w:gridCol w:w="5102"/>
        <w:gridCol w:w="1984"/>
      </w:tblGrid>
      <w:tr w:rsidR="00E30F71" w14:paraId="3E767962" w14:textId="77777777">
        <w:trPr>
          <w:cantSplit/>
        </w:trPr>
        <w:tc>
          <w:tcPr>
            <w:tcW w:w="1417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1DD6CE3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Deelontwerp</w:t>
            </w:r>
          </w:p>
        </w:tc>
        <w:tc>
          <w:tcPr>
            <w:tcW w:w="850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4B1D29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Datum</w:t>
            </w: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4E9F1E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Ontwerpbureau/Adviseur</w:t>
            </w: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DF22A7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1e Verantwoordelijke</w:t>
            </w:r>
          </w:p>
        </w:tc>
        <w:tc>
          <w:tcPr>
            <w:tcW w:w="51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E53371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Afspraken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1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975923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Datum vastleg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2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</w:tr>
      <w:tr w:rsidR="00E30F71" w14:paraId="227DDB3A" w14:textId="77777777">
        <w:trPr>
          <w:cantSplit/>
        </w:trPr>
        <w:tc>
          <w:tcPr>
            <w:tcW w:w="1417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621B69AF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 N.v.t.</w:t>
            </w:r>
          </w:p>
          <w:p w14:paraId="50B24A8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2E2ACE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0F33A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B3CF6BE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CD29A8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67F467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BC04FF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102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BC8FB7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864EA5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70EBD7A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1500394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05A637D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4B9A66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13168B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F8B80F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5DF2BA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D9B11D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108535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771786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725252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D746B36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6B87E4A2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575B099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A8BF80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6B7801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8B9876A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08CA28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E45128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AE3AE6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BA7D4C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09ACB4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71B2DE7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4641ADFD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60BCA5A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2C540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FA0989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F0B937B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A25A470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1220C7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246134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55DFB3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17B027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412A227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18BCF57A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2422003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77029D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501AC0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30F4EA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D30783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780D38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5440FF4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102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5C8DF09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4C542B6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69E39CCA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5C02DD6E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1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 xml:space="preserve">Het betreft afspraken die betrekking hebben op gesignaleerde risico's en </w:t>
      </w:r>
      <w:proofErr w:type="spellStart"/>
      <w:r>
        <w:rPr>
          <w:rFonts w:cs="Caecilia-Roman"/>
          <w:sz w:val="14"/>
          <w:szCs w:val="14"/>
          <w:lang w:val="nl-NL"/>
        </w:rPr>
        <w:t>arbo</w:t>
      </w:r>
      <w:proofErr w:type="spellEnd"/>
      <w:r>
        <w:rPr>
          <w:rFonts w:cs="Caecilia-Roman"/>
          <w:sz w:val="14"/>
          <w:szCs w:val="14"/>
          <w:lang w:val="nl-NL"/>
        </w:rPr>
        <w:t>-maatregelen/voorzieningen die afstemming behoeven tussen meerdere ontwerp</w:t>
      </w:r>
      <w:r w:rsidR="008B791A">
        <w:rPr>
          <w:rFonts w:cs="Caecilia-Roman"/>
          <w:sz w:val="14"/>
          <w:szCs w:val="14"/>
          <w:lang w:val="nl-NL"/>
        </w:rPr>
        <w:t>bureaus</w:t>
      </w:r>
      <w:r>
        <w:rPr>
          <w:rFonts w:cs="Caecilia-Roman"/>
          <w:sz w:val="14"/>
          <w:szCs w:val="14"/>
          <w:lang w:val="nl-NL"/>
        </w:rPr>
        <w:t xml:space="preserve"> en/of adviseurs</w:t>
      </w:r>
    </w:p>
    <w:p w14:paraId="74F59BF3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2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>Gesignaleerde niet vermijdbare risico's worden vastgelegd in onderdeel 5a van het V&amp;G-plan</w:t>
      </w:r>
    </w:p>
    <w:p w14:paraId="0D6CB510" w14:textId="77777777" w:rsidR="00CD788F" w:rsidRDefault="00CD788F" w:rsidP="00E30F71">
      <w:pPr>
        <w:tabs>
          <w:tab w:val="right" w:pos="13958"/>
        </w:tabs>
        <w:rPr>
          <w:rFonts w:cs="Times New Roman"/>
          <w:sz w:val="17"/>
          <w:szCs w:val="17"/>
          <w:lang w:val="nl-NL"/>
        </w:rPr>
      </w:pPr>
    </w:p>
    <w:p w14:paraId="1E6ADCFD" w14:textId="77777777" w:rsidR="005D72DE" w:rsidRDefault="005D72DE" w:rsidP="00E30F71">
      <w:pPr>
        <w:tabs>
          <w:tab w:val="right" w:pos="13958"/>
        </w:tabs>
        <w:rPr>
          <w:rFonts w:cs="Times New Roman"/>
          <w:sz w:val="17"/>
          <w:szCs w:val="17"/>
          <w:lang w:val="nl-NL"/>
        </w:rPr>
        <w:sectPr w:rsidR="005D72DE" w:rsidSect="00E30F71">
          <w:headerReference w:type="even" r:id="rId31"/>
          <w:headerReference w:type="default" r:id="rId32"/>
          <w:footerReference w:type="even" r:id="rId33"/>
          <w:footerReference w:type="default" r:id="rId34"/>
          <w:type w:val="continuous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04AC95E7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>3b.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CO</w:t>
      </w:r>
      <w:r w:rsidRPr="00925115">
        <w:rPr>
          <w:rFonts w:ascii="Caecilia-Roman CE" w:hAnsi="Caecilia-Roman CE" w:cs="Caecilia-Roman CE"/>
          <w:b/>
          <w:bCs/>
          <w:sz w:val="16"/>
          <w:szCs w:val="16"/>
          <w:lang w:val="nl-NL"/>
        </w:rPr>
        <w:t>Ö</w:t>
      </w:r>
      <w:r w:rsidRPr="00925115">
        <w:rPr>
          <w:rFonts w:cs="Caecilia-Roman"/>
          <w:b/>
          <w:bCs/>
          <w:sz w:val="16"/>
          <w:szCs w:val="16"/>
          <w:lang w:val="nl-NL"/>
        </w:rPr>
        <w:t>RDINATIE EN SAMENWERKINGSAFSPRAKEN (UITVOERINGSFASE)</w:t>
      </w:r>
    </w:p>
    <w:p w14:paraId="6BFF7709" w14:textId="77777777" w:rsidR="00E30F71" w:rsidRPr="00925115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42869658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3.1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Co</w:t>
      </w:r>
      <w:r w:rsidRPr="00925115">
        <w:rPr>
          <w:rFonts w:ascii="Caecilia-Roman CE" w:hAnsi="Caecilia-Roman CE" w:cs="Caecilia-Roman CE"/>
          <w:b/>
          <w:bCs/>
          <w:sz w:val="16"/>
          <w:szCs w:val="16"/>
          <w:lang w:val="nl-NL"/>
        </w:rPr>
        <w:t>ö</w:t>
      </w:r>
      <w:r w:rsidRPr="00925115">
        <w:rPr>
          <w:rFonts w:cs="Caecilia-Roman"/>
          <w:b/>
          <w:bCs/>
          <w:sz w:val="16"/>
          <w:szCs w:val="16"/>
          <w:lang w:val="nl-NL"/>
        </w:rPr>
        <w:t xml:space="preserve">rdinatie-overleg met 1e verantwoordelijken van neven- en onderaannemers/zelfstandigen en vastlegging van </w:t>
      </w:r>
      <w:proofErr w:type="spellStart"/>
      <w:r w:rsidRPr="00925115">
        <w:rPr>
          <w:rFonts w:cs="Caecilia-Roman"/>
          <w:b/>
          <w:bCs/>
          <w:sz w:val="16"/>
          <w:szCs w:val="16"/>
          <w:lang w:val="nl-NL"/>
        </w:rPr>
        <w:t>arbo</w:t>
      </w:r>
      <w:proofErr w:type="spellEnd"/>
      <w:r w:rsidRPr="00925115">
        <w:rPr>
          <w:rFonts w:cs="Caecilia-Roman"/>
          <w:b/>
          <w:bCs/>
          <w:sz w:val="16"/>
          <w:szCs w:val="16"/>
          <w:lang w:val="nl-NL"/>
        </w:rPr>
        <w:t>-overleg en -afspraken</w:t>
      </w:r>
    </w:p>
    <w:p w14:paraId="40429465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17"/>
        <w:gridCol w:w="850"/>
        <w:gridCol w:w="2268"/>
        <w:gridCol w:w="7086"/>
        <w:gridCol w:w="1984"/>
      </w:tblGrid>
      <w:tr w:rsidR="00E30F71" w14:paraId="48D3958F" w14:textId="77777777">
        <w:trPr>
          <w:cantSplit/>
        </w:trPr>
        <w:tc>
          <w:tcPr>
            <w:tcW w:w="1417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5543CC2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Bouwfase</w:t>
            </w:r>
          </w:p>
        </w:tc>
        <w:tc>
          <w:tcPr>
            <w:tcW w:w="850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4FB7F0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Datum</w:t>
            </w: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F453CB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Aannemers</w:t>
            </w:r>
          </w:p>
        </w:tc>
        <w:tc>
          <w:tcPr>
            <w:tcW w:w="7086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E36CDA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Afspraken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1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77D9BE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Datum vastleg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2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</w:tr>
      <w:tr w:rsidR="00E30F71" w14:paraId="6B983C47" w14:textId="77777777">
        <w:trPr>
          <w:cantSplit/>
        </w:trPr>
        <w:tc>
          <w:tcPr>
            <w:tcW w:w="1417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781D6D35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1BF3776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6395D1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1B5736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9182E45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FB40BB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931847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7086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BB3395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5ABD1B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4A3174C1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4A4D6CD9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1755A0D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B073F8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01DE4F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5E55196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977C58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2E1A44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708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569437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24EF59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1A3FD77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6658FF74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7F4D023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85A181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35A578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BDDEDCD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BF8BE0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09F8D7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708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403673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19BD0B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2A6F325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0B3F7C3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1D8C6C5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F24692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2E3F4A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E2E3C59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ECDD39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93B6BA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708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79F0BB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B92327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0E7B7A3" w14:textId="77777777">
        <w:trPr>
          <w:cantSplit/>
        </w:trPr>
        <w:tc>
          <w:tcPr>
            <w:tcW w:w="1417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69CAAC34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1F3D37F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A988F8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9C688C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07B161C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D0C10C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2EB9B3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7086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3ADBA4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6ACF61C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447CAAAD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7DAC8D1B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1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>Het betreft afspraken die betrekking hebben op te nemen V&amp;G-maatregelen en afstemming met andere werkgevers</w:t>
      </w:r>
    </w:p>
    <w:p w14:paraId="5FAE31FA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2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>De afspraken worden vastgelegd in onderdeel 5b van het V&amp;G-plan</w:t>
      </w:r>
    </w:p>
    <w:p w14:paraId="38C036B0" w14:textId="77777777" w:rsidR="00E30F71" w:rsidRDefault="00E30F71" w:rsidP="00E30F71">
      <w:pPr>
        <w:tabs>
          <w:tab w:val="right" w:pos="13958"/>
        </w:tabs>
        <w:rPr>
          <w:rFonts w:cs="Times New Roman"/>
          <w:sz w:val="14"/>
          <w:szCs w:val="14"/>
          <w:lang w:val="nl-NL"/>
        </w:rPr>
      </w:pPr>
    </w:p>
    <w:p w14:paraId="40FEC2DF" w14:textId="77777777" w:rsidR="005D72DE" w:rsidRDefault="005D72DE" w:rsidP="00E30F71">
      <w:pPr>
        <w:tabs>
          <w:tab w:val="right" w:pos="13958"/>
        </w:tabs>
        <w:rPr>
          <w:rFonts w:cs="Times New Roman"/>
          <w:sz w:val="14"/>
          <w:szCs w:val="14"/>
          <w:lang w:val="nl-NL"/>
        </w:rPr>
        <w:sectPr w:rsidR="005D72DE" w:rsidSect="00CD788F">
          <w:headerReference w:type="default" r:id="rId35"/>
          <w:footerReference w:type="default" r:id="rId36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0886C30D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>3.2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(Bouw)vergaderingen met arbeidsomstandigheden als vast agendapunt</w:t>
      </w:r>
    </w:p>
    <w:p w14:paraId="34F57BA0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154"/>
        <w:gridCol w:w="2154"/>
        <w:gridCol w:w="2154"/>
        <w:gridCol w:w="2154"/>
      </w:tblGrid>
      <w:tr w:rsidR="00E30F71" w14:paraId="47D8D455" w14:textId="77777777">
        <w:trPr>
          <w:cantSplit/>
        </w:trPr>
        <w:tc>
          <w:tcPr>
            <w:tcW w:w="2154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489481E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Naam vergadering</w:t>
            </w: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448D13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Frequentie</w:t>
            </w: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88EF15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Notulen door</w:t>
            </w: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ECD5F9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Deelnemers</w:t>
            </w:r>
          </w:p>
        </w:tc>
      </w:tr>
      <w:tr w:rsidR="00E30F71" w14:paraId="1D72AAA1" w14:textId="77777777">
        <w:trPr>
          <w:cantSplit/>
        </w:trPr>
        <w:tc>
          <w:tcPr>
            <w:tcW w:w="2154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6456AEB9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6C79D3F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8C6502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AFDA75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09467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EE0195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63A0D7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C2300F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5E8FE2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66B639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0D8FCB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F62BB7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9BD86D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6E9B7B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F3990A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E6F3C6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6DC85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AAB618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BCA8E6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4C4FA8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3CAE37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985BD7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AC3ACD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FCAB00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D033B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75DDE2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71F9D9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2ED582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65C007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28B0B3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B3AB82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6B7118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828105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408424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BE2B79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3A9FEF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BA7EF4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4942A1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31EF13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518D4C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4A78B3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A93B9C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04B058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920A82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4E0716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16C73C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8A3A6C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9425E1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2204F8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96D5B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1919CC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A3778B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1E23A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84B639C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F39479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537D3A4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154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0630E94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5308A7CC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0E1A17A0" w14:textId="77777777" w:rsidR="00E30F71" w:rsidRPr="00925115" w:rsidRDefault="00E30F71" w:rsidP="00E30F71">
      <w:pPr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b/>
          <w:bCs/>
          <w:sz w:val="16"/>
          <w:szCs w:val="16"/>
          <w:lang w:val="nl-NL"/>
        </w:rPr>
        <w:t>Vaste agendapunten:</w:t>
      </w:r>
    </w:p>
    <w:p w14:paraId="1A0918CA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Nieuwe risico's en gesignaleerde risico's</w:t>
      </w:r>
    </w:p>
    <w:p w14:paraId="6A08B1AE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Actualiseren V&amp;G-plan</w:t>
      </w:r>
    </w:p>
    <w:p w14:paraId="6A95582B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Naleving V&amp;G-plan</w:t>
      </w:r>
    </w:p>
    <w:p w14:paraId="7E646267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Rapportage V&amp;G-co</w:t>
      </w:r>
      <w:r w:rsidRPr="00925115">
        <w:rPr>
          <w:rFonts w:ascii="Caecilia-Roman CE" w:hAnsi="Caecilia-Roman CE" w:cs="Caecilia-Roman CE"/>
          <w:sz w:val="16"/>
          <w:szCs w:val="16"/>
          <w:lang w:val="nl-NL"/>
        </w:rPr>
        <w:t>ö</w:t>
      </w:r>
      <w:r w:rsidRPr="00925115">
        <w:rPr>
          <w:rFonts w:cs="Caecilia-Roman"/>
          <w:sz w:val="16"/>
          <w:szCs w:val="16"/>
          <w:lang w:val="nl-NL"/>
        </w:rPr>
        <w:t>rdinator uitvoeringsfase, uitvoerende partij en eventuele deskundige</w:t>
      </w:r>
    </w:p>
    <w:p w14:paraId="6C200220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Eventuele ongevallen en incidenten</w:t>
      </w:r>
    </w:p>
    <w:p w14:paraId="22FE7771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Naar aanleiding hiervan genomen maatregelen</w:t>
      </w:r>
    </w:p>
    <w:p w14:paraId="17390099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-</w:t>
      </w:r>
      <w:r w:rsidRPr="00925115">
        <w:rPr>
          <w:rFonts w:cs="Caecilia-Roman"/>
          <w:sz w:val="16"/>
          <w:szCs w:val="16"/>
          <w:lang w:val="nl-NL"/>
        </w:rPr>
        <w:tab/>
        <w:t>Overleg met en instructie/voorlichting van werknemers</w:t>
      </w:r>
    </w:p>
    <w:p w14:paraId="00D89932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1079BBB4" w14:textId="77777777" w:rsidR="00CD788F" w:rsidRDefault="00CD788F" w:rsidP="00E30F71">
      <w:pPr>
        <w:tabs>
          <w:tab w:val="right" w:pos="9026"/>
        </w:tabs>
        <w:rPr>
          <w:rFonts w:cs="Times New Roman"/>
          <w:sz w:val="17"/>
          <w:szCs w:val="17"/>
          <w:lang w:val="nl-NL"/>
        </w:rPr>
        <w:sectPr w:rsidR="00CD788F" w:rsidSect="00E30F71">
          <w:headerReference w:type="even" r:id="rId37"/>
          <w:headerReference w:type="default" r:id="rId38"/>
          <w:footerReference w:type="even" r:id="rId39"/>
          <w:footerReference w:type="default" r:id="rId40"/>
          <w:pgSz w:w="11906" w:h="16838"/>
          <w:pgMar w:top="1440" w:right="1361" w:bottom="1474" w:left="1418" w:header="1440" w:footer="1440" w:gutter="0"/>
          <w:cols w:space="708"/>
        </w:sectPr>
      </w:pPr>
    </w:p>
    <w:p w14:paraId="2922A622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>4.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OVERLEG EN VOORLICHTING/INSTRUCTIE WERKNEMERS</w:t>
      </w:r>
    </w:p>
    <w:p w14:paraId="314C3F1B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963"/>
        <w:gridCol w:w="2041"/>
        <w:gridCol w:w="1531"/>
        <w:gridCol w:w="1531"/>
        <w:gridCol w:w="566"/>
        <w:gridCol w:w="566"/>
        <w:gridCol w:w="1531"/>
      </w:tblGrid>
      <w:tr w:rsidR="00E30F71" w14:paraId="4BE90FC9" w14:textId="77777777" w:rsidTr="00E30F71">
        <w:trPr>
          <w:cantSplit/>
        </w:trPr>
        <w:tc>
          <w:tcPr>
            <w:tcW w:w="963" w:type="dxa"/>
            <w:vMerge w:val="restart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551DBB59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Geplande datum</w:t>
            </w:r>
          </w:p>
        </w:tc>
        <w:tc>
          <w:tcPr>
            <w:tcW w:w="2041" w:type="dxa"/>
            <w:vMerge w:val="restart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0A920EE" w14:textId="77777777" w:rsidR="00E30F71" w:rsidRDefault="00E30F71">
            <w:pPr>
              <w:spacing w:before="13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Overleg/voorlichting </w:t>
            </w:r>
          </w:p>
          <w:p w14:paraId="236139A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structie door:</w:t>
            </w:r>
          </w:p>
        </w:tc>
        <w:tc>
          <w:tcPr>
            <w:tcW w:w="1531" w:type="dxa"/>
            <w:vMerge w:val="restart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63EDAAC9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Aan/met wie</w:t>
            </w:r>
          </w:p>
        </w:tc>
        <w:tc>
          <w:tcPr>
            <w:tcW w:w="1531" w:type="dxa"/>
            <w:vMerge w:val="restart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FBDC92C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Waarover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1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  <w:tc>
          <w:tcPr>
            <w:tcW w:w="1132" w:type="dxa"/>
            <w:gridSpan w:val="2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EDB62E5" w14:textId="77777777" w:rsidR="00E30F71" w:rsidRDefault="00E30F71">
            <w:pPr>
              <w:spacing w:before="130" w:after="112"/>
              <w:jc w:val="center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Uitgevoerd</w:t>
            </w:r>
          </w:p>
        </w:tc>
        <w:tc>
          <w:tcPr>
            <w:tcW w:w="1531" w:type="dxa"/>
            <w:vMerge w:val="restart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616DB0B9" w14:textId="77777777" w:rsidR="00E30F71" w:rsidRDefault="00E30F71">
            <w:pPr>
              <w:spacing w:before="13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Af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spra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ken /</w:t>
            </w:r>
          </w:p>
          <w:p w14:paraId="482198A0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ties</w:t>
            </w:r>
            <w:r>
              <w:rPr>
                <w:rFonts w:cs="Caecilia-Roman"/>
                <w:sz w:val="14"/>
                <w:szCs w:val="14"/>
                <w:vertAlign w:val="superscript"/>
                <w:lang w:val="nl-NL"/>
              </w:rPr>
              <w:t>2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</w:tc>
      </w:tr>
      <w:tr w:rsidR="00E30F71" w14:paraId="40AD1AEF" w14:textId="77777777">
        <w:trPr>
          <w:cantSplit/>
        </w:trPr>
        <w:tc>
          <w:tcPr>
            <w:tcW w:w="963" w:type="dxa"/>
            <w:vMerge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470F6DCE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041" w:type="dxa"/>
            <w:vMerge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35F4653B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531" w:type="dxa"/>
            <w:vMerge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BDC69C3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531" w:type="dxa"/>
            <w:vMerge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1D25C2B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E26C10E" w14:textId="77777777" w:rsidR="00E30F71" w:rsidRDefault="00E30F71">
            <w:pPr>
              <w:spacing w:before="130" w:after="112"/>
              <w:jc w:val="center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JA</w:t>
            </w:r>
          </w:p>
        </w:tc>
        <w:tc>
          <w:tcPr>
            <w:tcW w:w="566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FC8EAFB" w14:textId="77777777" w:rsidR="00E30F71" w:rsidRDefault="00E30F71">
            <w:pPr>
              <w:spacing w:before="130" w:after="112"/>
              <w:jc w:val="center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NEE</w:t>
            </w:r>
          </w:p>
        </w:tc>
        <w:tc>
          <w:tcPr>
            <w:tcW w:w="1531" w:type="dxa"/>
            <w:vMerge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59EBA887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03A50B2" w14:textId="77777777">
        <w:trPr>
          <w:cantSplit/>
        </w:trPr>
        <w:tc>
          <w:tcPr>
            <w:tcW w:w="963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4BEF1F23" w14:textId="77777777" w:rsidR="00E30F71" w:rsidRDefault="00E30F71">
            <w:pPr>
              <w:spacing w:before="130"/>
              <w:rPr>
                <w:rFonts w:cs="Caecilia-Roman"/>
                <w:sz w:val="14"/>
                <w:szCs w:val="14"/>
                <w:lang w:val="nl-NL"/>
              </w:rPr>
            </w:pPr>
          </w:p>
          <w:p w14:paraId="2F8A532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8A536B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531F19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80EDEA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D80F64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775B9F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A6B47D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0AEDAA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F079F5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279E3C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923B18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95EE51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8872A5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46F87D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5BC480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3253D5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6AE2C6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2EA85C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A1ACE4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16943D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E5CE0E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2CEE8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2C7D7D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7AFECF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322400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3FF594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610177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260E59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A54453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DEF4E5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9CCB1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A277A9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796887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4FCF02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695DC3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E2EE25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7AEA0D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15E160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17FD8E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0B1891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5E3EE8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443527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5C0794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3F85F0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A631E2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789CE3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CB8BEFD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041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683D3CA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531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A60CB17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531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E5C21FA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66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4F902785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566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848FFE4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531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538DC138" w14:textId="77777777" w:rsidR="00E30F71" w:rsidRDefault="00E30F71">
            <w:pPr>
              <w:spacing w:before="130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58367DDA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3D86EF16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1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>Bijvoorbeeld:</w:t>
      </w:r>
    </w:p>
    <w:p w14:paraId="7C8EED83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overleg over V&amp;G-aspecten op het werk</w:t>
      </w:r>
    </w:p>
    <w:p w14:paraId="123AC895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voorlichting over projectafspraken en -maatregelen (a.</w:t>
      </w:r>
      <w:r w:rsidR="008B791A">
        <w:rPr>
          <w:rFonts w:cs="Caecilia-Roman"/>
          <w:sz w:val="14"/>
          <w:szCs w:val="14"/>
          <w:lang w:val="nl-NL"/>
        </w:rPr>
        <w:t>d.</w:t>
      </w:r>
      <w:r>
        <w:rPr>
          <w:rFonts w:cs="Caecilia-Roman"/>
          <w:sz w:val="14"/>
          <w:szCs w:val="14"/>
          <w:lang w:val="nl-NL"/>
        </w:rPr>
        <w:t>h.v. V&amp;G-plan)</w:t>
      </w:r>
    </w:p>
    <w:p w14:paraId="742DB7B2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taakgerichte voorlichting</w:t>
      </w:r>
    </w:p>
    <w:p w14:paraId="18ED1104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specifieke instructiebijeenkomsten</w:t>
      </w:r>
    </w:p>
    <w:p w14:paraId="59B288EA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313B5745" w14:textId="77777777" w:rsidR="00E30F71" w:rsidRDefault="00E30F71" w:rsidP="00E30F71">
      <w:pPr>
        <w:ind w:left="543" w:hanging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 xml:space="preserve">   </w:t>
      </w:r>
      <w:r>
        <w:rPr>
          <w:rFonts w:cs="Caecilia-Roman"/>
          <w:sz w:val="14"/>
          <w:szCs w:val="14"/>
          <w:vertAlign w:val="superscript"/>
          <w:lang w:val="nl-NL"/>
        </w:rPr>
        <w:t>2</w:t>
      </w:r>
      <w:r>
        <w:rPr>
          <w:rFonts w:cs="Caecilia-Roman"/>
          <w:sz w:val="14"/>
          <w:szCs w:val="14"/>
          <w:lang w:val="nl-NL"/>
        </w:rPr>
        <w:t>)</w:t>
      </w:r>
      <w:r>
        <w:rPr>
          <w:rFonts w:cs="Caecilia-Roman"/>
          <w:sz w:val="14"/>
          <w:szCs w:val="14"/>
          <w:lang w:val="nl-NL"/>
        </w:rPr>
        <w:tab/>
        <w:t>Afspraken en maatregelen die opgenomen moeten worden in onderdeel 5 en 6 van het V&amp;G-plan</w:t>
      </w:r>
    </w:p>
    <w:p w14:paraId="4C8FB8E0" w14:textId="77777777" w:rsidR="00E30F71" w:rsidRDefault="00E30F71" w:rsidP="00E30F71">
      <w:pPr>
        <w:ind w:left="543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Bijvoorbeeld:</w:t>
      </w:r>
    </w:p>
    <w:p w14:paraId="40B435CD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acties naar aanleiding van door werknemers gesignaleerde risico's</w:t>
      </w:r>
    </w:p>
    <w:p w14:paraId="5C80DDCD" w14:textId="77777777" w:rsidR="00E30F71" w:rsidRDefault="00E30F71" w:rsidP="00E30F71">
      <w:pPr>
        <w:tabs>
          <w:tab w:val="left" w:pos="720"/>
        </w:tabs>
        <w:ind w:left="1111" w:hanging="568"/>
        <w:rPr>
          <w:rFonts w:cs="Caecilia-Roman"/>
          <w:sz w:val="14"/>
          <w:szCs w:val="14"/>
          <w:lang w:val="nl-NL"/>
        </w:rPr>
      </w:pPr>
      <w:r>
        <w:rPr>
          <w:rFonts w:cs="Caecilia-Roman"/>
          <w:sz w:val="14"/>
          <w:szCs w:val="14"/>
          <w:lang w:val="nl-NL"/>
        </w:rPr>
        <w:t>-</w:t>
      </w:r>
      <w:r>
        <w:rPr>
          <w:rFonts w:cs="Caecilia-Roman"/>
          <w:sz w:val="14"/>
          <w:szCs w:val="14"/>
          <w:lang w:val="nl-NL"/>
        </w:rPr>
        <w:tab/>
        <w:t>acties naar aanleiding van incidenten, (bijna) ongevallen en schades</w:t>
      </w:r>
    </w:p>
    <w:p w14:paraId="56C9E3A1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1A2E6F62" w14:textId="77777777" w:rsidR="005D72DE" w:rsidRDefault="005D72DE" w:rsidP="00E30F71">
      <w:pPr>
        <w:rPr>
          <w:rFonts w:cs="Caecilia-Roman"/>
          <w:sz w:val="14"/>
          <w:szCs w:val="14"/>
          <w:lang w:val="nl-NL"/>
        </w:rPr>
        <w:sectPr w:rsidR="005D72DE" w:rsidSect="00E30F71">
          <w:headerReference w:type="default" r:id="rId41"/>
          <w:footerReference w:type="default" r:id="rId42"/>
          <w:pgSz w:w="11906" w:h="16838"/>
          <w:pgMar w:top="1440" w:right="1361" w:bottom="1474" w:left="1418" w:header="1440" w:footer="1440" w:gutter="0"/>
          <w:cols w:space="708"/>
        </w:sectPr>
      </w:pPr>
    </w:p>
    <w:p w14:paraId="0273B88E" w14:textId="77777777" w:rsidR="00E30F71" w:rsidRDefault="00E30F71" w:rsidP="00E30F71">
      <w:pPr>
        <w:spacing w:line="2" w:lineRule="exact"/>
        <w:rPr>
          <w:rFonts w:cs="Caecilia-Roman"/>
          <w:sz w:val="17"/>
          <w:szCs w:val="17"/>
          <w:lang w:val="nl-NL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89984" behindDoc="0" locked="0" layoutInCell="0" allowOverlap="1" wp14:anchorId="1FAB27E3" wp14:editId="0425FCA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67" name="Rechte verbindingslijn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F411B4" id="Rechte verbindingslijn 67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icE7K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2C7BCAAC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5a.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VEILIGHEIDS- EN GEZONDHEIDSGEVAREN (ONTWERPFASE)</w:t>
      </w:r>
    </w:p>
    <w:p w14:paraId="241AECF9" w14:textId="77777777" w:rsidR="00E30F71" w:rsidRPr="00925115" w:rsidRDefault="00E30F71" w:rsidP="00E30F71">
      <w:pPr>
        <w:rPr>
          <w:rFonts w:cs="Caecilia-Roman"/>
          <w:sz w:val="16"/>
          <w:szCs w:val="16"/>
          <w:lang w:val="nl-NL"/>
        </w:rPr>
      </w:pPr>
    </w:p>
    <w:tbl>
      <w:tblPr>
        <w:tblpPr w:leftFromText="142" w:rightFromText="142" w:vertAnchor="text" w:horzAnchor="margin" w:tblpXSpec="center" w:tblpY="256"/>
        <w:tblW w:w="0" w:type="auto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73"/>
        <w:gridCol w:w="1644"/>
        <w:gridCol w:w="2268"/>
        <w:gridCol w:w="1983"/>
        <w:gridCol w:w="1984"/>
        <w:gridCol w:w="4479"/>
      </w:tblGrid>
      <w:tr w:rsidR="0071036B" w14:paraId="23CDE78D" w14:textId="77777777" w:rsidTr="00AC7990">
        <w:trPr>
          <w:cantSplit/>
        </w:trPr>
        <w:tc>
          <w:tcPr>
            <w:tcW w:w="1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3801D7B0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Omgevingsfactor</w:t>
            </w:r>
          </w:p>
        </w:tc>
        <w:tc>
          <w:tcPr>
            <w:tcW w:w="164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39BC3C80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 bestek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0569D1DF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</w:t>
            </w:r>
          </w:p>
        </w:tc>
        <w:tc>
          <w:tcPr>
            <w:tcW w:w="1983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47A5038B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2085D9CB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4479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4A01029C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Suggesties (facultatief)</w:t>
            </w:r>
          </w:p>
        </w:tc>
      </w:tr>
      <w:tr w:rsidR="0071036B" w14:paraId="27449F28" w14:textId="77777777" w:rsidTr="00AC7990">
        <w:trPr>
          <w:cantSplit/>
        </w:trPr>
        <w:tc>
          <w:tcPr>
            <w:tcW w:w="1473" w:type="dxa"/>
            <w:tcBorders>
              <w:top w:val="double" w:sz="4" w:space="0" w:color="000000"/>
              <w:left w:val="double" w:sz="4" w:space="0" w:color="000000"/>
              <w:bottom w:val="single" w:sz="6" w:space="0" w:color="000000"/>
              <w:right w:val="nil"/>
            </w:tcBorders>
          </w:tcPr>
          <w:p w14:paraId="2D38CDA3" w14:textId="77777777" w:rsidR="0071036B" w:rsidRDefault="0071036B" w:rsidP="0071036B">
            <w:pPr>
              <w:spacing w:before="16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Verkeerswegen</w:t>
            </w:r>
          </w:p>
          <w:p w14:paraId="7735AFA4" w14:textId="77777777" w:rsidR="0071036B" w:rsidRDefault="0071036B" w:rsidP="0071036B">
            <w:pPr>
              <w:spacing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1A02714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80817E2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Bijna alle werkzaamheden</w:t>
            </w:r>
          </w:p>
        </w:tc>
        <w:tc>
          <w:tcPr>
            <w:tcW w:w="198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9892F57" w14:textId="77777777" w:rsidR="0071036B" w:rsidRDefault="008B791A" w:rsidP="008B791A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Aanrijdingsgevaar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EE9E836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Werken langs wegen die in gebruik zijn</w:t>
            </w:r>
          </w:p>
        </w:tc>
        <w:tc>
          <w:tcPr>
            <w:tcW w:w="447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5E7E1DA8" w14:textId="77777777" w:rsidR="0071036B" w:rsidRDefault="000B174C" w:rsidP="004F652E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Zie Standaard 201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5 paragraaf 01.12 en artikel 62.1</w:t>
            </w:r>
            <w:r w:rsidR="0071036B">
              <w:rPr>
                <w:rFonts w:cs="Caecilia-Roman"/>
                <w:sz w:val="14"/>
                <w:szCs w:val="14"/>
                <w:lang w:val="nl-NL"/>
              </w:rPr>
              <w:t xml:space="preserve">2.01 en in bestek de </w:t>
            </w:r>
            <w:proofErr w:type="spellStart"/>
            <w:r w:rsidR="0071036B"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 w:rsidR="0071036B">
              <w:rPr>
                <w:rFonts w:cs="Caecilia-Roman"/>
                <w:sz w:val="14"/>
                <w:szCs w:val="14"/>
                <w:lang w:val="nl-NL"/>
              </w:rPr>
              <w:t xml:space="preserve">(s). </w:t>
            </w:r>
            <w:r w:rsidR="004F652E">
              <w:rPr>
                <w:rFonts w:cs="Caecilia-Roman"/>
                <w:sz w:val="14"/>
                <w:szCs w:val="14"/>
                <w:lang w:val="nl-NL"/>
              </w:rPr>
              <w:t>hoofdstuk 18</w:t>
            </w:r>
          </w:p>
        </w:tc>
      </w:tr>
      <w:tr w:rsidR="0071036B" w14:paraId="31F39803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</w:tcPr>
          <w:p w14:paraId="0E9A954E" w14:textId="77777777" w:rsidR="0071036B" w:rsidRDefault="0071036B" w:rsidP="008B791A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Hoogspannings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kabels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onder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-</w:t>
            </w:r>
            <w:r>
              <w:rPr>
                <w:rFonts w:cs="Caecilia-Roman"/>
                <w:sz w:val="14"/>
                <w:szCs w:val="14"/>
                <w:lang w:val="nl-NL"/>
              </w:rPr>
              <w:t>gronds</w:t>
            </w:r>
            <w:proofErr w:type="spellEnd"/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B5E87A8" w14:textId="77777777" w:rsidR="0071036B" w:rsidRDefault="00225087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4872C52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Grond ontgraven, verwijderen en/of aanbrengen van bomen, verkeerspalen enz.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BC1C08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Beschadiging kabel met als gevaar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elektrocutie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2B8C3B5F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Mogelijke aanwezig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heid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elektriciteitskabels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3DCE6488" w14:textId="77777777" w:rsidR="0071036B" w:rsidRDefault="0071036B" w:rsidP="000B174C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Bouwbespreking houden met aannemer en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leiding beheerders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zoals omschreven i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n paragraaf 5 lid 1 van UAV 2012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en handelen conform artik</w:t>
            </w:r>
            <w:r w:rsidR="000B174C">
              <w:rPr>
                <w:rFonts w:cs="Caecilia-Roman"/>
                <w:sz w:val="14"/>
                <w:szCs w:val="14"/>
                <w:lang w:val="nl-NL"/>
              </w:rPr>
              <w:t>e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l 01.09.02 van de Standaard 2015</w:t>
            </w:r>
            <w:r>
              <w:rPr>
                <w:rFonts w:cs="Caecilia-Roman"/>
                <w:sz w:val="14"/>
                <w:szCs w:val="14"/>
                <w:lang w:val="nl-NL"/>
              </w:rPr>
              <w:t>.</w:t>
            </w:r>
          </w:p>
        </w:tc>
      </w:tr>
      <w:tr w:rsidR="0071036B" w14:paraId="20C966BB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</w:tcPr>
          <w:p w14:paraId="691B866D" w14:textId="77777777" w:rsidR="0071036B" w:rsidRDefault="0071036B" w:rsidP="008B791A">
            <w:pPr>
              <w:spacing w:before="1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Hoogspanningskabels bovengronds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000ED8B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EA5E78E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Werkzaamheden waarbij met kranen e.d. onder de hoogspanningsleiding wordt gewerkt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DB1084D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Nadering kabel met als gevaar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elektrocutie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B986A61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Aanwezigheid hoogspanningsleiding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51360778" w14:textId="77777777" w:rsidR="0071036B" w:rsidRDefault="0071036B" w:rsidP="001A0959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Bouwbespreking houden met de aannemer en de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leiding beheerders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zoals omschreven in paragraaf 5 l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id 1 van de UAV 2012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en handelen conform artik</w:t>
            </w:r>
            <w:r w:rsidR="000B174C">
              <w:rPr>
                <w:rFonts w:cs="Caecilia-Roman"/>
                <w:sz w:val="14"/>
                <w:szCs w:val="14"/>
                <w:lang w:val="nl-NL"/>
              </w:rPr>
              <w:t>el 01.09.02 van de Standaard 201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5</w:t>
            </w:r>
            <w:r>
              <w:rPr>
                <w:rFonts w:cs="Caecilia-Roman"/>
                <w:sz w:val="14"/>
                <w:szCs w:val="14"/>
                <w:lang w:val="nl-NL"/>
              </w:rPr>
              <w:t>. Werkzaamheden uitvoeren conform Bepalingen en veiligheidsmaatregelen voor werkzaamheden in de nabijheid van bovengrondse hoogspanningsl</w:t>
            </w:r>
            <w:r w:rsidR="000B174C">
              <w:rPr>
                <w:rFonts w:cs="Caecilia-Roman"/>
                <w:sz w:val="14"/>
                <w:szCs w:val="14"/>
                <w:lang w:val="nl-NL"/>
              </w:rPr>
              <w:t>ijnen.</w:t>
            </w:r>
          </w:p>
        </w:tc>
      </w:tr>
      <w:tr w:rsidR="0071036B" w14:paraId="589E7EC9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single" w:sz="6" w:space="0" w:color="000000"/>
              <w:right w:val="nil"/>
            </w:tcBorders>
          </w:tcPr>
          <w:p w14:paraId="6976C921" w14:textId="77777777" w:rsidR="0071036B" w:rsidRDefault="0071036B" w:rsidP="0071036B">
            <w:pPr>
              <w:spacing w:before="16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Gas- en olie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leidingen</w:t>
            </w:r>
          </w:p>
          <w:p w14:paraId="0D0EF5D8" w14:textId="77777777" w:rsidR="0071036B" w:rsidRDefault="0071036B" w:rsidP="0071036B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1FA26CE" w14:textId="77777777" w:rsidR="0071036B" w:rsidRDefault="0071036B" w:rsidP="0071036B">
            <w:pPr>
              <w:spacing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44AF5D51" w14:textId="77777777" w:rsidR="0071036B" w:rsidRDefault="00225087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69BB3E9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Grond ontgraven, verwijderen en/of aanbrengen van bomen, verkeerspalen enz.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E51B00F" w14:textId="77777777" w:rsidR="0071036B" w:rsidRDefault="0071036B" w:rsidP="0071036B">
            <w:pPr>
              <w:spacing w:before="16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Beschadiging gas- en/of olieleiding met ontploffings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gevaar.</w:t>
            </w:r>
          </w:p>
          <w:p w14:paraId="4EDC150D" w14:textId="77777777" w:rsidR="0071036B" w:rsidRDefault="0071036B" w:rsidP="0071036B">
            <w:pPr>
              <w:spacing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Inademing dampen of gassen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6C207940" w14:textId="77777777" w:rsidR="0071036B" w:rsidRDefault="0071036B" w:rsidP="0071036B">
            <w:pPr>
              <w:spacing w:before="160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Mogelijke aanwezig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heid gas- en/of</w:t>
            </w:r>
          </w:p>
          <w:p w14:paraId="34D86ACF" w14:textId="77777777" w:rsidR="0071036B" w:rsidRDefault="0071036B" w:rsidP="0071036B">
            <w:pPr>
              <w:spacing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olieleidingen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6D866A07" w14:textId="77777777" w:rsidR="0071036B" w:rsidRDefault="0071036B" w:rsidP="000B174C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Bouwbespreking houden met de aannemer en de 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leiding beheerders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zoals omschreven in p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aragraaf 5 lid 1 van de UAV 2012</w:t>
            </w:r>
            <w:r>
              <w:rPr>
                <w:rFonts w:cs="Caecilia-Roman"/>
                <w:sz w:val="14"/>
                <w:szCs w:val="14"/>
                <w:lang w:val="nl-NL"/>
              </w:rPr>
              <w:t xml:space="preserve"> en handelen conform artikel 01.09.02 van de Standaard 20</w:t>
            </w:r>
            <w:r w:rsidR="001A0959">
              <w:rPr>
                <w:rFonts w:cs="Caecilia-Roman"/>
                <w:sz w:val="14"/>
                <w:szCs w:val="14"/>
                <w:lang w:val="nl-NL"/>
              </w:rPr>
              <w:t>15</w:t>
            </w:r>
            <w:r>
              <w:rPr>
                <w:rFonts w:cs="Caecilia-Roman"/>
                <w:sz w:val="14"/>
                <w:szCs w:val="14"/>
                <w:lang w:val="nl-NL"/>
              </w:rPr>
              <w:t>. Roken verbieden bij de uitvoering van grondwerken in de nabijheid van gas- en/of olieleidingen.</w:t>
            </w:r>
          </w:p>
        </w:tc>
      </w:tr>
      <w:tr w:rsidR="0071036B" w14:paraId="08E9C3F8" w14:textId="77777777" w:rsidTr="00AC7990">
        <w:trPr>
          <w:cantSplit/>
          <w:trHeight w:val="293"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5372C2C1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Overige: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74A648DE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2A4655ED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675B2084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2DFB435E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1B5437B4" w14:textId="77777777" w:rsidR="0071036B" w:rsidRDefault="0071036B" w:rsidP="0071036B">
            <w:pPr>
              <w:spacing w:before="160" w:after="91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0B0FB0D4" w14:textId="77777777" w:rsidR="000832DF" w:rsidRPr="00925115" w:rsidRDefault="00E30F71" w:rsidP="0071036B">
      <w:pPr>
        <w:ind w:left="543" w:hanging="543"/>
        <w:rPr>
          <w:rFonts w:cs="Caecilia-Roman"/>
          <w:b/>
          <w:bCs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5.1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 xml:space="preserve">Veiligheids- en gezondheidsgevaren voortvloeiend uit de omgeving van de </w:t>
      </w:r>
      <w:r w:rsidR="008B791A" w:rsidRPr="00925115">
        <w:rPr>
          <w:rFonts w:cs="Caecilia-Roman"/>
          <w:b/>
          <w:bCs/>
          <w:sz w:val="16"/>
          <w:szCs w:val="16"/>
          <w:lang w:val="nl-NL"/>
        </w:rPr>
        <w:t>bouwlocatie</w:t>
      </w:r>
      <w:r w:rsidRPr="00925115">
        <w:rPr>
          <w:rFonts w:cs="Caecilia-Roman"/>
          <w:b/>
          <w:bCs/>
          <w:sz w:val="16"/>
          <w:szCs w:val="16"/>
          <w:lang w:val="nl-NL"/>
        </w:rPr>
        <w:t xml:space="preserve"> (niet uitputtend)</w:t>
      </w:r>
    </w:p>
    <w:p w14:paraId="73FF5D2D" w14:textId="77777777" w:rsidR="0071036B" w:rsidRDefault="0071036B" w:rsidP="0071036B">
      <w:pPr>
        <w:ind w:left="543" w:hanging="543"/>
        <w:rPr>
          <w:rFonts w:cs="Caecilia-Roman"/>
          <w:b/>
          <w:bCs/>
          <w:sz w:val="17"/>
          <w:szCs w:val="17"/>
          <w:lang w:val="nl-NL"/>
        </w:rPr>
      </w:pPr>
    </w:p>
    <w:p w14:paraId="26A66EFA" w14:textId="77777777" w:rsidR="0071036B" w:rsidRDefault="0071036B" w:rsidP="0071036B">
      <w:pPr>
        <w:ind w:left="543" w:hanging="543"/>
        <w:rPr>
          <w:rFonts w:cs="Caecilia-Roman"/>
          <w:sz w:val="17"/>
          <w:szCs w:val="17"/>
          <w:lang w:val="nl-NL"/>
        </w:rPr>
        <w:sectPr w:rsidR="0071036B" w:rsidSect="000832DF">
          <w:headerReference w:type="even" r:id="rId43"/>
          <w:headerReference w:type="default" r:id="rId44"/>
          <w:footerReference w:type="even" r:id="rId45"/>
          <w:footerReference w:type="default" r:id="rId46"/>
          <w:pgSz w:w="16838" w:h="11906" w:orient="landscape"/>
          <w:pgMar w:top="1440" w:right="1361" w:bottom="1474" w:left="1418" w:header="1440" w:footer="1417" w:gutter="0"/>
          <w:cols w:space="708"/>
          <w:docGrid w:linePitch="245"/>
        </w:sectPr>
      </w:pPr>
    </w:p>
    <w:p w14:paraId="59FC2863" w14:textId="77777777" w:rsidR="002C778B" w:rsidRDefault="00E30F71" w:rsidP="00E30F71">
      <w:pPr>
        <w:rPr>
          <w:rFonts w:cs="Caecilia-Roman"/>
          <w:sz w:val="17"/>
          <w:szCs w:val="17"/>
          <w:lang w:val="nl-NL"/>
        </w:rPr>
        <w:sectPr w:rsidR="002C778B" w:rsidSect="00715FF9">
          <w:headerReference w:type="default" r:id="rId47"/>
          <w:footerReference w:type="default" r:id="rId48"/>
          <w:headerReference w:type="first" r:id="rId49"/>
          <w:footerReference w:type="first" r:id="rId50"/>
          <w:pgSz w:w="16838" w:h="11906" w:orient="landscape"/>
          <w:pgMar w:top="1440" w:right="1361" w:bottom="1474" w:left="1418" w:header="1440" w:footer="964" w:gutter="0"/>
          <w:cols w:space="708"/>
          <w:titlePg/>
          <w:docGrid w:linePitch="245"/>
        </w:sect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692032" behindDoc="0" locked="0" layoutInCell="0" allowOverlap="1" wp14:anchorId="4059FCDD" wp14:editId="57468998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65" name="Rechte verbindingslijn 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1EB30C" id="Rechte verbindingslijn 65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CDz6Bv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39A64751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5.2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Veiligheids- en gezondheidsgevaren voortvloeiend uit het ontwerp</w:t>
      </w:r>
    </w:p>
    <w:p w14:paraId="3B0AB0BD" w14:textId="77777777" w:rsidR="0071036B" w:rsidRDefault="0071036B" w:rsidP="00E30F71">
      <w:pPr>
        <w:rPr>
          <w:rFonts w:cs="Caecilia-Roman"/>
          <w:sz w:val="17"/>
          <w:szCs w:val="17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73"/>
        <w:gridCol w:w="1644"/>
        <w:gridCol w:w="2268"/>
        <w:gridCol w:w="1983"/>
        <w:gridCol w:w="1984"/>
        <w:gridCol w:w="4479"/>
      </w:tblGrid>
      <w:tr w:rsidR="00E30F71" w14:paraId="7A657D20" w14:textId="77777777" w:rsidTr="00A02925">
        <w:trPr>
          <w:cantSplit/>
        </w:trPr>
        <w:tc>
          <w:tcPr>
            <w:tcW w:w="1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242B12FC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Bouwfase</w:t>
            </w:r>
          </w:p>
        </w:tc>
        <w:tc>
          <w:tcPr>
            <w:tcW w:w="164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23841C99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 bestek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1E49E543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</w:t>
            </w:r>
          </w:p>
        </w:tc>
        <w:tc>
          <w:tcPr>
            <w:tcW w:w="1983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13ED005A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06333B57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4479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76782662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Suggesties (facultatief)</w:t>
            </w:r>
          </w:p>
        </w:tc>
      </w:tr>
      <w:tr w:rsidR="00E30F71" w14:paraId="0DC85A81" w14:textId="77777777" w:rsidTr="00A02925">
        <w:trPr>
          <w:cantSplit/>
        </w:trPr>
        <w:tc>
          <w:tcPr>
            <w:tcW w:w="1473" w:type="dxa"/>
            <w:tcBorders>
              <w:top w:val="double" w:sz="4" w:space="0" w:color="000000"/>
              <w:left w:val="double" w:sz="4" w:space="0" w:color="000000"/>
              <w:bottom w:val="nil"/>
              <w:right w:val="nil"/>
            </w:tcBorders>
          </w:tcPr>
          <w:p w14:paraId="227E3AD3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Inrichting bouw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plaats en werk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terrein</w:t>
            </w:r>
          </w:p>
        </w:tc>
        <w:tc>
          <w:tcPr>
            <w:tcW w:w="164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FA3706A" w14:textId="77777777" w:rsidR="00E30F71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 xml:space="preserve">Diversen 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1C1C8274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Plaatsen, aanbrengen tijdelijke verkeersmaatregelen</w:t>
            </w:r>
          </w:p>
        </w:tc>
        <w:tc>
          <w:tcPr>
            <w:tcW w:w="1983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0CC55DDB" w14:textId="77777777" w:rsidR="00E30F71" w:rsidRDefault="00E30F71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Aanrijdingsge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vaar </w:t>
            </w:r>
          </w:p>
          <w:p w14:paraId="0AAE5980" w14:textId="77777777" w:rsidR="00E30F71" w:rsidRDefault="00E30F71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nil"/>
            </w:tcBorders>
          </w:tcPr>
          <w:p w14:paraId="5DAC4D27" w14:textId="77777777" w:rsidR="00E30F71" w:rsidRDefault="00E30F71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Werken langs wegen die in gebruik zijn</w:t>
            </w:r>
          </w:p>
          <w:p w14:paraId="3618C036" w14:textId="77777777" w:rsidR="00E30F71" w:rsidRDefault="00E30F71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4479" w:type="dxa"/>
            <w:tcBorders>
              <w:top w:val="double" w:sz="4" w:space="0" w:color="000000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6E92B8CC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Rijdende afzettingen toepassen</w:t>
            </w:r>
          </w:p>
        </w:tc>
      </w:tr>
      <w:tr w:rsidR="00E30F71" w14:paraId="6E46EF10" w14:textId="77777777" w:rsidTr="00A02925">
        <w:trPr>
          <w:cantSplit/>
        </w:trPr>
        <w:tc>
          <w:tcPr>
            <w:tcW w:w="1473" w:type="dxa"/>
            <w:tcBorders>
              <w:top w:val="nil"/>
              <w:left w:val="double" w:sz="4" w:space="0" w:color="000000"/>
              <w:bottom w:val="single" w:sz="6" w:space="0" w:color="000000"/>
              <w:right w:val="nil"/>
            </w:tcBorders>
          </w:tcPr>
          <w:p w14:paraId="5A44CC05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53CEC2" w14:textId="77777777" w:rsidR="00E30F71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62FB461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Plaatsen en opruimen keten en containers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F27C726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Vallend materieel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340FFBCF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Onvoorzichtigheid m.b.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t. aanwezigheid van arbeiders op het werkterrein</w:t>
            </w:r>
          </w:p>
        </w:tc>
        <w:tc>
          <w:tcPr>
            <w:tcW w:w="447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643C098A" w14:textId="77777777" w:rsidR="00E30F71" w:rsidRDefault="00E30F71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Goede hijsvoorzieningen aanbrengen, gewichten vermelden op onderdelen. Alleen gecertificeerde hijsmiddelen gebruiken en werken volgen s AI-17, hijs- en hefgereedschap en veilig hijsen.</w:t>
            </w:r>
          </w:p>
        </w:tc>
      </w:tr>
      <w:tr w:rsidR="00225087" w14:paraId="6418860C" w14:textId="77777777" w:rsidTr="00A02925">
        <w:trPr>
          <w:cantSplit/>
        </w:trPr>
        <w:tc>
          <w:tcPr>
            <w:tcW w:w="1473" w:type="dxa"/>
            <w:vMerge w:val="restart"/>
            <w:tcBorders>
              <w:top w:val="nil"/>
              <w:left w:val="double" w:sz="4" w:space="0" w:color="000000"/>
              <w:bottom w:val="double" w:sz="9" w:space="0" w:color="000000"/>
              <w:right w:val="nil"/>
            </w:tcBorders>
          </w:tcPr>
          <w:p w14:paraId="324E2349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Opruimingswerk en sloopwerk</w:t>
            </w:r>
          </w:p>
          <w:p w14:paraId="7AAC85B3" w14:textId="77777777" w:rsidR="00225087" w:rsidRDefault="00225087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7923098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E5F07C4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EB9CE29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Zagen verharding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2926BA36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Inademing stof </w:t>
            </w:r>
          </w:p>
          <w:p w14:paraId="4DC26FC0" w14:textId="77777777" w:rsidR="00225087" w:rsidRDefault="00225087">
            <w:pPr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Gehoorschade </w:t>
            </w:r>
          </w:p>
          <w:p w14:paraId="3745F330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Snijden, zagen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18F5B7F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Geluidsproductie &gt; 80 dB(A)</w:t>
            </w:r>
          </w:p>
          <w:p w14:paraId="43B5CF8F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Stofvorming</w:t>
            </w:r>
          </w:p>
        </w:tc>
        <w:tc>
          <w:tcPr>
            <w:tcW w:w="447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30E8722C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Stofvorming zoveel mogelijk voorkomen.</w:t>
            </w:r>
          </w:p>
          <w:p w14:paraId="6070D7ED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Toepassen beschermende kleding  incl. adem- en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oorbescherming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 xml:space="preserve"> en werken volgens AI-4, lawaai op de arbeidsplaats.</w:t>
            </w:r>
          </w:p>
        </w:tc>
      </w:tr>
      <w:tr w:rsidR="00225087" w14:paraId="50128D59" w14:textId="77777777" w:rsidTr="00A02925">
        <w:trPr>
          <w:cantSplit/>
        </w:trPr>
        <w:tc>
          <w:tcPr>
            <w:tcW w:w="1473" w:type="dxa"/>
            <w:vMerge/>
            <w:tcBorders>
              <w:top w:val="nil"/>
              <w:left w:val="double" w:sz="4" w:space="0" w:color="000000"/>
              <w:bottom w:val="double" w:sz="9" w:space="0" w:color="000000"/>
              <w:right w:val="nil"/>
            </w:tcBorders>
          </w:tcPr>
          <w:p w14:paraId="1BDB6A3B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B87142D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81DEBC6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Opbreken zware materialen,</w:t>
            </w:r>
          </w:p>
          <w:p w14:paraId="4EEAD435" w14:textId="77777777" w:rsidR="00225087" w:rsidRDefault="00225087">
            <w:pPr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zoals kantopsluitingen, straat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meubilair, verkeerspalen enz.</w:t>
            </w:r>
          </w:p>
          <w:p w14:paraId="21DBE7D2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C5932B7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Vallende voor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werpen. Fysieke belasting t.g.v. gewicht en afmetingen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54FB5EA3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Te weinig gebruik passende hulpmid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delen</w:t>
            </w:r>
          </w:p>
        </w:tc>
        <w:tc>
          <w:tcPr>
            <w:tcW w:w="447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4A6A69FB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Minimaal de richtlijnen volgen t.a.v. het toepassen van passende hulpmiddelen zoals omschreven in A-blad bestratingsmaterialen van de Stichting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Arbouw</w:t>
            </w:r>
            <w:proofErr w:type="spellEnd"/>
          </w:p>
          <w:p w14:paraId="6F70A90F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Goede hijsvoorzieningen aanbrengen, gewichten vermelden op onderdelen. Alleen gecertificeerde hijsmiddelen gebruiken en werken volgens AI-17,  hijs - en hefgereedschap en veilig hijsen.</w:t>
            </w:r>
          </w:p>
        </w:tc>
      </w:tr>
      <w:tr w:rsidR="00225087" w14:paraId="788ABE8A" w14:textId="77777777" w:rsidTr="00A02925">
        <w:trPr>
          <w:cantSplit/>
        </w:trPr>
        <w:tc>
          <w:tcPr>
            <w:tcW w:w="1473" w:type="dxa"/>
            <w:vMerge/>
            <w:tcBorders>
              <w:top w:val="nil"/>
              <w:left w:val="double" w:sz="4" w:space="0" w:color="000000"/>
              <w:bottom w:val="double" w:sz="9" w:space="0" w:color="000000"/>
              <w:right w:val="nil"/>
            </w:tcBorders>
          </w:tcPr>
          <w:p w14:paraId="72C5748F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1C157B00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7F1C7BF3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Opbreken bestratings- en/of betegelingsmaterialen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2CC0807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Vallende voor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werpen.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685C93A3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Onoordeelkundig opbreken en laden</w:t>
            </w:r>
          </w:p>
        </w:tc>
        <w:tc>
          <w:tcPr>
            <w:tcW w:w="447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4298BCAB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Helm gebruiken</w:t>
            </w:r>
          </w:p>
        </w:tc>
      </w:tr>
      <w:tr w:rsidR="00225087" w14:paraId="486CF936" w14:textId="77777777" w:rsidTr="00A02925">
        <w:trPr>
          <w:cantSplit/>
        </w:trPr>
        <w:tc>
          <w:tcPr>
            <w:tcW w:w="1473" w:type="dxa"/>
            <w:vMerge/>
            <w:tcBorders>
              <w:top w:val="nil"/>
              <w:left w:val="double" w:sz="4" w:space="0" w:color="000000"/>
              <w:bottom w:val="double" w:sz="9" w:space="0" w:color="000000"/>
              <w:right w:val="nil"/>
            </w:tcBorders>
          </w:tcPr>
          <w:p w14:paraId="7DBCACD7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4A3FA5EC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6CD2548" w14:textId="77777777" w:rsidR="00225087" w:rsidRDefault="00225087">
            <w:pPr>
              <w:spacing w:before="162"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Rooien bomen en/of begroeiing</w:t>
            </w:r>
          </w:p>
        </w:tc>
        <w:tc>
          <w:tcPr>
            <w:tcW w:w="1983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71BE6C5" w14:textId="77777777" w:rsidR="00225087" w:rsidRDefault="00225087">
            <w:pPr>
              <w:spacing w:before="162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Snijden, zagen.</w:t>
            </w:r>
          </w:p>
          <w:p w14:paraId="5470BC1A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Vallende voor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werpen </w:t>
            </w: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6" w:space="0" w:color="000000"/>
              <w:right w:val="nil"/>
            </w:tcBorders>
          </w:tcPr>
          <w:p w14:paraId="03ED158E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Onvoldoende be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schermende kleding</w:t>
            </w:r>
          </w:p>
        </w:tc>
        <w:tc>
          <w:tcPr>
            <w:tcW w:w="4479" w:type="dxa"/>
            <w:tcBorders>
              <w:top w:val="nil"/>
              <w:left w:val="single" w:sz="6" w:space="0" w:color="000000"/>
              <w:bottom w:val="single" w:sz="6" w:space="0" w:color="000000"/>
              <w:right w:val="double" w:sz="4" w:space="0" w:color="000000"/>
            </w:tcBorders>
          </w:tcPr>
          <w:p w14:paraId="39608F79" w14:textId="77777777" w:rsidR="00225087" w:rsidRDefault="00225087">
            <w:pPr>
              <w:spacing w:after="60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Toepassen beschermende kleding bij toepassen van b.v. een ket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tingzaag incl. helm, gelaatbescherming en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oorbescherming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. en werken volgens AI-4, lawaai op de arbeidsplaats en AI-11, afschermingen en beveiligingen van machines.</w:t>
            </w:r>
          </w:p>
        </w:tc>
      </w:tr>
    </w:tbl>
    <w:p w14:paraId="17A167CF" w14:textId="77777777" w:rsidR="002B22E6" w:rsidRDefault="00E30F71" w:rsidP="00E30F71">
      <w:pPr>
        <w:rPr>
          <w:rFonts w:cs="Caecilia-Roman"/>
          <w:sz w:val="14"/>
          <w:szCs w:val="14"/>
          <w:lang w:val="nl-NL"/>
        </w:rPr>
        <w:sectPr w:rsidR="002B22E6" w:rsidSect="00715FF9">
          <w:headerReference w:type="even" r:id="rId51"/>
          <w:headerReference w:type="default" r:id="rId52"/>
          <w:footerReference w:type="even" r:id="rId53"/>
          <w:footerReference w:type="default" r:id="rId54"/>
          <w:type w:val="continuous"/>
          <w:pgSz w:w="16838" w:h="11906" w:orient="landscape"/>
          <w:pgMar w:top="1440" w:right="1361" w:bottom="1474" w:left="1418" w:header="1440" w:footer="1304" w:gutter="0"/>
          <w:cols w:space="708"/>
          <w:docGrid w:linePitch="245"/>
        </w:sectPr>
      </w:pPr>
      <w:r>
        <w:rPr>
          <w:rFonts w:cs="Caecilia-Roman"/>
          <w:sz w:val="14"/>
          <w:szCs w:val="14"/>
          <w:lang w:val="nl-NL"/>
        </w:rPr>
        <w:t xml:space="preserve">  </w:t>
      </w:r>
    </w:p>
    <w:p w14:paraId="261825DA" w14:textId="77777777" w:rsidR="005D72DE" w:rsidRDefault="005D72DE" w:rsidP="00E30F71">
      <w:pPr>
        <w:tabs>
          <w:tab w:val="right" w:pos="13831"/>
        </w:tabs>
        <w:rPr>
          <w:rFonts w:cs="Times New Roman"/>
          <w:sz w:val="17"/>
          <w:szCs w:val="17"/>
          <w:lang w:val="nl-NL"/>
        </w:rPr>
        <w:sectPr w:rsidR="005D72DE" w:rsidSect="00E30F71">
          <w:type w:val="continuous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0770D1C6" w14:textId="77777777" w:rsidR="00AC7990" w:rsidRDefault="00AC7990" w:rsidP="00E30F71">
      <w:pPr>
        <w:ind w:left="543" w:hanging="543"/>
        <w:rPr>
          <w:rFonts w:cs="Caecilia-Roman"/>
          <w:sz w:val="16"/>
          <w:szCs w:val="16"/>
          <w:lang w:val="nl-NL"/>
        </w:rPr>
      </w:pPr>
    </w:p>
    <w:p w14:paraId="0E2C478A" w14:textId="77777777" w:rsidR="00AC7990" w:rsidRDefault="00AC7990" w:rsidP="00E30F71">
      <w:pPr>
        <w:ind w:left="543" w:hanging="543"/>
        <w:rPr>
          <w:rFonts w:cs="Caecilia-Roman"/>
          <w:sz w:val="16"/>
          <w:szCs w:val="16"/>
          <w:lang w:val="nl-NL"/>
        </w:rPr>
      </w:pPr>
    </w:p>
    <w:p w14:paraId="53C12BDC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5.2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Veiligheids- en gezondheidsgevaren voortvloeiend uit het ontwerp</w:t>
      </w:r>
    </w:p>
    <w:p w14:paraId="34BC6FA3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p w14:paraId="3C139C74" w14:textId="77777777" w:rsidR="00E30F71" w:rsidRDefault="00E30F71" w:rsidP="00E30F71">
      <w:pPr>
        <w:rPr>
          <w:rFonts w:cs="Caecilia-Roman"/>
          <w:sz w:val="14"/>
          <w:szCs w:val="14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73"/>
        <w:gridCol w:w="1644"/>
        <w:gridCol w:w="2268"/>
        <w:gridCol w:w="1983"/>
        <w:gridCol w:w="1984"/>
        <w:gridCol w:w="4479"/>
      </w:tblGrid>
      <w:tr w:rsidR="00E30F71" w14:paraId="7B117FD5" w14:textId="77777777" w:rsidTr="00AC7990">
        <w:trPr>
          <w:cantSplit/>
        </w:trPr>
        <w:tc>
          <w:tcPr>
            <w:tcW w:w="1473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5765D89E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Bouwfase</w:t>
            </w:r>
          </w:p>
        </w:tc>
        <w:tc>
          <w:tcPr>
            <w:tcW w:w="164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7934145D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 bestek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5DFE345C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</w:t>
            </w:r>
          </w:p>
        </w:tc>
        <w:tc>
          <w:tcPr>
            <w:tcW w:w="1983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7C2BA1EF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984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30F038F9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4479" w:type="dxa"/>
            <w:tcBorders>
              <w:top w:val="double" w:sz="4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0AC678B5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Suggesties (facultatief)</w:t>
            </w:r>
          </w:p>
        </w:tc>
      </w:tr>
      <w:tr w:rsidR="00E30F71" w14:paraId="19DB9717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nil"/>
              <w:right w:val="nil"/>
            </w:tcBorders>
          </w:tcPr>
          <w:p w14:paraId="6962048A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Groenvoorzieningen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0550D34" w14:textId="77777777" w:rsidR="00E30F71" w:rsidRDefault="00754155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9E87363" w14:textId="77777777" w:rsidR="00E30F71" w:rsidRDefault="00E30F71">
            <w:pPr>
              <w:spacing w:before="146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Frezen, spitten, egaliseren, be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mesten,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zaaiklaar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 xml:space="preserve"> maken inzaaien, maaien, knippen, inboeten,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cultivateren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, on-</w:t>
            </w:r>
          </w:p>
          <w:p w14:paraId="359F5B3B" w14:textId="77777777" w:rsidR="00E30F71" w:rsidRDefault="00E30F71">
            <w:pPr>
              <w:spacing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kruidbeheersing etc.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D7BBE1A" w14:textId="77777777" w:rsidR="00E30F71" w:rsidRDefault="008B791A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Contact</w:t>
            </w:r>
            <w:r w:rsidR="00E30F71">
              <w:rPr>
                <w:rFonts w:cs="Caecilia-Roman"/>
                <w:sz w:val="14"/>
                <w:szCs w:val="14"/>
                <w:lang w:val="nl-NL"/>
              </w:rPr>
              <w:t xml:space="preserve"> met draaiende delen en rond vliegende stenen etc.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F38B2DA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Onvoldoende af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scherm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 en be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scherm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nil"/>
              <w:right w:val="double" w:sz="4" w:space="0" w:color="000000"/>
            </w:tcBorders>
          </w:tcPr>
          <w:p w14:paraId="4D323301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Machines en persoonlijke beschermingsmiddelen toepassen 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en werken volgens AI-11, afschermingen en beveiligingen van machines.   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                </w:t>
            </w:r>
          </w:p>
        </w:tc>
      </w:tr>
      <w:tr w:rsidR="00E30F71" w14:paraId="3CEFCE22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nil"/>
              <w:right w:val="nil"/>
            </w:tcBorders>
          </w:tcPr>
          <w:p w14:paraId="18400C26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Bewerken bermen e.d.</w:t>
            </w: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C1EC985" w14:textId="77777777" w:rsidR="00E30F71" w:rsidRDefault="00754155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Times New Roman"/>
                <w:sz w:val="14"/>
                <w:szCs w:val="14"/>
                <w:lang w:val="nl-NL"/>
              </w:rPr>
              <w:t>Diversen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425EA99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Frezen, spitten, egaliseren, be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mesten, </w:t>
            </w: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zaaiklaar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 xml:space="preserve"> maken en inzaaien</w:t>
            </w: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DA5F660" w14:textId="77777777" w:rsidR="00E30F71" w:rsidRDefault="008B791A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Contact</w:t>
            </w:r>
            <w:r w:rsidR="00E30F71">
              <w:rPr>
                <w:rFonts w:cs="Caecilia-Roman"/>
                <w:sz w:val="14"/>
                <w:szCs w:val="14"/>
                <w:lang w:val="nl-NL"/>
              </w:rPr>
              <w:t xml:space="preserve"> met draaiende delen en rond vliegende stenen etc. 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2E9B864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Onvoldoende af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scherm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 en be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scherm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ing</w:t>
            </w: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nil"/>
              <w:right w:val="double" w:sz="4" w:space="0" w:color="000000"/>
            </w:tcBorders>
          </w:tcPr>
          <w:p w14:paraId="2B537D04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Machines en persoonlijke beschermingsmiddelen toepassen 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en werken volgens AI-11, afschermingen en beveiligingen van machines.   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 xml:space="preserve">                </w:t>
            </w:r>
          </w:p>
        </w:tc>
      </w:tr>
      <w:tr w:rsidR="00E30F71" w14:paraId="0B452617" w14:textId="77777777" w:rsidTr="00AC7990">
        <w:trPr>
          <w:cantSplit/>
        </w:trPr>
        <w:tc>
          <w:tcPr>
            <w:tcW w:w="1473" w:type="dxa"/>
            <w:tcBorders>
              <w:top w:val="single" w:sz="6" w:space="0" w:color="000000"/>
              <w:left w:val="double" w:sz="4" w:space="0" w:color="000000"/>
              <w:bottom w:val="double" w:sz="4" w:space="0" w:color="000000"/>
              <w:right w:val="nil"/>
            </w:tcBorders>
          </w:tcPr>
          <w:p w14:paraId="56C3B35C" w14:textId="77777777" w:rsidR="00E30F71" w:rsidRDefault="00E30F71">
            <w:pPr>
              <w:spacing w:before="146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Overige</w:t>
            </w:r>
          </w:p>
          <w:p w14:paraId="2CC4B56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170EAB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3EA543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FAC951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AE19E6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85BA1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140EFC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33C777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1BF207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C4C423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495873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771E34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72A37BA" w14:textId="77777777" w:rsidR="00E30F71" w:rsidRDefault="00E30F71">
            <w:pPr>
              <w:spacing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64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49A88EDF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627DD29B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3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10057D19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nil"/>
            </w:tcBorders>
          </w:tcPr>
          <w:p w14:paraId="3D9CD411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4479" w:type="dxa"/>
            <w:tcBorders>
              <w:top w:val="single" w:sz="6" w:space="0" w:color="000000"/>
              <w:left w:val="single" w:sz="6" w:space="0" w:color="000000"/>
              <w:bottom w:val="double" w:sz="4" w:space="0" w:color="000000"/>
              <w:right w:val="double" w:sz="4" w:space="0" w:color="000000"/>
            </w:tcBorders>
          </w:tcPr>
          <w:p w14:paraId="44805B8E" w14:textId="77777777" w:rsidR="00E30F71" w:rsidRDefault="00E30F71">
            <w:pPr>
              <w:spacing w:before="146" w:after="103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76D2E91D" w14:textId="77777777" w:rsidR="005D72DE" w:rsidRDefault="005D72DE" w:rsidP="00E30F71">
      <w:pPr>
        <w:rPr>
          <w:rFonts w:cs="Caecilia-Roman"/>
          <w:sz w:val="17"/>
          <w:szCs w:val="17"/>
          <w:lang w:val="nl-NL"/>
        </w:rPr>
        <w:sectPr w:rsidR="005D72DE" w:rsidSect="00CD788F">
          <w:headerReference w:type="even" r:id="rId55"/>
          <w:headerReference w:type="default" r:id="rId56"/>
          <w:footerReference w:type="even" r:id="rId57"/>
          <w:footerReference w:type="default" r:id="rId58"/>
          <w:pgSz w:w="16838" w:h="11906" w:orient="landscape"/>
          <w:pgMar w:top="1440" w:right="1361" w:bottom="1474" w:left="1418" w:header="1440" w:footer="1440" w:gutter="0"/>
          <w:cols w:space="708"/>
        </w:sectPr>
      </w:pPr>
      <w:r>
        <w:rPr>
          <w:rFonts w:cs="Caecilia-Roman"/>
          <w:sz w:val="17"/>
          <w:szCs w:val="17"/>
          <w:lang w:val="nl-NL"/>
        </w:rPr>
        <w:t xml:space="preserve"> </w:t>
      </w:r>
    </w:p>
    <w:p w14:paraId="1445F68C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5B1019D2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5.3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Toetsing veiligheids- en gezondheidsgevaren door deskundige</w:t>
      </w:r>
    </w:p>
    <w:p w14:paraId="13BB79A3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30F71" w14:paraId="15AF3873" w14:textId="77777777">
        <w:trPr>
          <w:cantSplit/>
        </w:trPr>
        <w:tc>
          <w:tcPr>
            <w:tcW w:w="4536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1A362EB8" w14:textId="77777777" w:rsidR="00E30F71" w:rsidRPr="008B6DED" w:rsidRDefault="00E30F71">
            <w:pPr>
              <w:spacing w:before="144"/>
              <w:rPr>
                <w:rFonts w:cs="Caecilia-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Getoetst</w:t>
            </w:r>
          </w:p>
          <w:p w14:paraId="2BAB0DC8" w14:textId="77777777" w:rsidR="00E30F71" w:rsidRPr="008B6DED" w:rsidRDefault="00E30F71">
            <w:pPr>
              <w:rPr>
                <w:rFonts w:cs="Caecilia-Roman"/>
                <w:sz w:val="16"/>
                <w:szCs w:val="16"/>
                <w:lang w:val="nl-NL"/>
              </w:rPr>
            </w:pPr>
          </w:p>
          <w:p w14:paraId="5C3C6954" w14:textId="77777777" w:rsidR="00E30F71" w:rsidRPr="008B6DED" w:rsidRDefault="00E30F71">
            <w:pPr>
              <w:spacing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  <w:tc>
          <w:tcPr>
            <w:tcW w:w="4536" w:type="dxa"/>
            <w:tcBorders>
              <w:top w:val="double" w:sz="9" w:space="0" w:color="000000"/>
              <w:left w:val="nil"/>
              <w:bottom w:val="nil"/>
              <w:right w:val="double" w:sz="9" w:space="0" w:color="000000"/>
            </w:tcBorders>
          </w:tcPr>
          <w:p w14:paraId="14A193C9" w14:textId="77777777" w:rsidR="00E30F71" w:rsidRPr="008B6DED" w:rsidRDefault="00E30F71">
            <w:pPr>
              <w:spacing w:before="144" w:after="112"/>
              <w:rPr>
                <w:rFonts w:cs="Times New 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Nee</w:t>
            </w:r>
          </w:p>
        </w:tc>
      </w:tr>
      <w:tr w:rsidR="00E30F71" w14:paraId="6ACE34C7" w14:textId="77777777">
        <w:trPr>
          <w:cantSplit/>
        </w:trPr>
        <w:tc>
          <w:tcPr>
            <w:tcW w:w="4536" w:type="dxa"/>
            <w:tcBorders>
              <w:top w:val="nil"/>
              <w:left w:val="double" w:sz="9" w:space="0" w:color="000000"/>
              <w:bottom w:val="nil"/>
              <w:right w:val="nil"/>
            </w:tcBorders>
          </w:tcPr>
          <w:p w14:paraId="7E15509E" w14:textId="77777777" w:rsidR="00E30F71" w:rsidRPr="008B6DED" w:rsidRDefault="00E30F71">
            <w:pPr>
              <w:spacing w:before="144"/>
              <w:rPr>
                <w:rFonts w:cs="Caecilia-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Zo ja door: n.v.t.</w:t>
            </w:r>
          </w:p>
          <w:p w14:paraId="12C2AA1F" w14:textId="77777777" w:rsidR="00E30F71" w:rsidRPr="008B6DED" w:rsidRDefault="00E30F71">
            <w:pPr>
              <w:rPr>
                <w:rFonts w:cs="Caecilia-Roman"/>
                <w:sz w:val="16"/>
                <w:szCs w:val="16"/>
                <w:lang w:val="nl-NL"/>
              </w:rPr>
            </w:pPr>
          </w:p>
          <w:p w14:paraId="51053051" w14:textId="77777777" w:rsidR="00E30F71" w:rsidRPr="008B6DED" w:rsidRDefault="00E30F71">
            <w:pPr>
              <w:spacing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double" w:sz="9" w:space="0" w:color="000000"/>
            </w:tcBorders>
          </w:tcPr>
          <w:p w14:paraId="4F1B7116" w14:textId="77777777" w:rsidR="00E30F71" w:rsidRPr="008B6DED" w:rsidRDefault="00E30F71">
            <w:pPr>
              <w:spacing w:before="144"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</w:tr>
      <w:tr w:rsidR="00E30F71" w14:paraId="27BE3BC4" w14:textId="77777777">
        <w:trPr>
          <w:cantSplit/>
        </w:trPr>
        <w:tc>
          <w:tcPr>
            <w:tcW w:w="4536" w:type="dxa"/>
            <w:tcBorders>
              <w:top w:val="nil"/>
              <w:left w:val="double" w:sz="9" w:space="0" w:color="000000"/>
              <w:bottom w:val="nil"/>
              <w:right w:val="nil"/>
            </w:tcBorders>
          </w:tcPr>
          <w:p w14:paraId="03CBA3B1" w14:textId="77777777" w:rsidR="00E30F71" w:rsidRPr="008B6DED" w:rsidRDefault="00E30F71">
            <w:pPr>
              <w:spacing w:before="144"/>
              <w:rPr>
                <w:rFonts w:cs="Caecilia-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Verklaring afgegeven</w:t>
            </w:r>
          </w:p>
          <w:p w14:paraId="36537845" w14:textId="77777777" w:rsidR="00E30F71" w:rsidRPr="008B6DED" w:rsidRDefault="00E30F71">
            <w:pPr>
              <w:rPr>
                <w:rFonts w:cs="Caecilia-Roman"/>
                <w:sz w:val="16"/>
                <w:szCs w:val="16"/>
                <w:lang w:val="nl-NL"/>
              </w:rPr>
            </w:pPr>
          </w:p>
          <w:p w14:paraId="3B39C708" w14:textId="77777777" w:rsidR="00E30F71" w:rsidRPr="008B6DED" w:rsidRDefault="00E30F71">
            <w:pPr>
              <w:spacing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double" w:sz="9" w:space="0" w:color="000000"/>
            </w:tcBorders>
          </w:tcPr>
          <w:p w14:paraId="32956130" w14:textId="77777777" w:rsidR="00E30F71" w:rsidRPr="008B6DED" w:rsidRDefault="00E30F71">
            <w:pPr>
              <w:spacing w:before="144" w:after="112"/>
              <w:rPr>
                <w:rFonts w:cs="Times New 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N.v.t.</w:t>
            </w:r>
          </w:p>
        </w:tc>
      </w:tr>
      <w:tr w:rsidR="00E30F71" w14:paraId="52255D5C" w14:textId="77777777">
        <w:trPr>
          <w:cantSplit/>
        </w:trPr>
        <w:tc>
          <w:tcPr>
            <w:tcW w:w="4536" w:type="dxa"/>
            <w:tcBorders>
              <w:top w:val="nil"/>
              <w:left w:val="double" w:sz="9" w:space="0" w:color="000000"/>
              <w:bottom w:val="double" w:sz="9" w:space="0" w:color="000000"/>
              <w:right w:val="nil"/>
            </w:tcBorders>
          </w:tcPr>
          <w:p w14:paraId="48079310" w14:textId="77777777" w:rsidR="00E30F71" w:rsidRPr="008B6DED" w:rsidRDefault="00E30F71">
            <w:pPr>
              <w:spacing w:before="144"/>
              <w:rPr>
                <w:rFonts w:cs="Caecilia-Roman"/>
                <w:sz w:val="16"/>
                <w:szCs w:val="16"/>
                <w:lang w:val="nl-NL"/>
              </w:rPr>
            </w:pPr>
            <w:r w:rsidRPr="008B6DED">
              <w:rPr>
                <w:rFonts w:cs="Caecilia-Roman"/>
                <w:sz w:val="16"/>
                <w:szCs w:val="16"/>
                <w:lang w:val="nl-NL"/>
              </w:rPr>
              <w:t>Datum</w:t>
            </w:r>
          </w:p>
          <w:p w14:paraId="65A1A3E1" w14:textId="77777777" w:rsidR="00E30F71" w:rsidRPr="008B6DED" w:rsidRDefault="00E30F71">
            <w:pPr>
              <w:rPr>
                <w:rFonts w:cs="Caecilia-Roman"/>
                <w:sz w:val="16"/>
                <w:szCs w:val="16"/>
                <w:lang w:val="nl-NL"/>
              </w:rPr>
            </w:pPr>
          </w:p>
          <w:p w14:paraId="0518CB21" w14:textId="77777777" w:rsidR="00E30F71" w:rsidRPr="008B6DED" w:rsidRDefault="00E30F71">
            <w:pPr>
              <w:spacing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double" w:sz="9" w:space="0" w:color="000000"/>
              <w:right w:val="double" w:sz="9" w:space="0" w:color="000000"/>
            </w:tcBorders>
          </w:tcPr>
          <w:p w14:paraId="2335630B" w14:textId="77777777" w:rsidR="00E30F71" w:rsidRPr="008B6DED" w:rsidRDefault="00E30F71">
            <w:pPr>
              <w:spacing w:before="144" w:after="112"/>
              <w:rPr>
                <w:rFonts w:cs="Times New Roman"/>
                <w:sz w:val="16"/>
                <w:szCs w:val="16"/>
                <w:lang w:val="nl-NL"/>
              </w:rPr>
            </w:pPr>
          </w:p>
        </w:tc>
      </w:tr>
    </w:tbl>
    <w:p w14:paraId="7E7B6D62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60203612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4EC738EA" w14:textId="77777777" w:rsidR="00E30F71" w:rsidRDefault="00E30F71" w:rsidP="00E30F71">
      <w:pPr>
        <w:tabs>
          <w:tab w:val="right" w:pos="9072"/>
        </w:tabs>
        <w:rPr>
          <w:rFonts w:cs="Times New Roman"/>
          <w:sz w:val="17"/>
          <w:szCs w:val="17"/>
          <w:lang w:val="nl-NL"/>
        </w:rPr>
        <w:sectPr w:rsidR="00E30F71" w:rsidSect="00E30F71">
          <w:headerReference w:type="default" r:id="rId59"/>
          <w:footerReference w:type="default" r:id="rId60"/>
          <w:type w:val="continuous"/>
          <w:pgSz w:w="11906" w:h="16838"/>
          <w:pgMar w:top="1440" w:right="1361" w:bottom="1474" w:left="1418" w:header="1440" w:footer="1440" w:gutter="0"/>
          <w:cols w:space="708"/>
        </w:sectPr>
      </w:pPr>
    </w:p>
    <w:p w14:paraId="4BDF43D2" w14:textId="77777777" w:rsidR="00E30F71" w:rsidRPr="00925115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>5b.</w:t>
      </w:r>
      <w:r w:rsidRPr="00925115">
        <w:rPr>
          <w:rFonts w:cs="Caecilia-Roman"/>
          <w:sz w:val="16"/>
          <w:szCs w:val="16"/>
          <w:lang w:val="nl-NL"/>
        </w:rPr>
        <w:tab/>
      </w:r>
      <w:r w:rsidRPr="00925115">
        <w:rPr>
          <w:rFonts w:cs="Caecilia-Roman"/>
          <w:b/>
          <w:bCs/>
          <w:sz w:val="16"/>
          <w:szCs w:val="16"/>
          <w:lang w:val="nl-NL"/>
        </w:rPr>
        <w:t>RISICO'S EN MAATREGELEN/VOORZIENINGEN (de bouwfase is indicatief)</w:t>
      </w:r>
    </w:p>
    <w:p w14:paraId="4F39AED2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72F49ED4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Bouwfase: Inrichting bouwplaats en werkterrein.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49"/>
        <w:gridCol w:w="1749"/>
        <w:gridCol w:w="1749"/>
        <w:gridCol w:w="1749"/>
        <w:gridCol w:w="1749"/>
        <w:gridCol w:w="1749"/>
        <w:gridCol w:w="1749"/>
        <w:gridCol w:w="1749"/>
      </w:tblGrid>
      <w:tr w:rsidR="00E30F71" w14:paraId="0C2E023D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D7E247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Activiteit/productie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B4A20B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5D6798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0020B5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979B868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Maat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re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gel/</w:t>
            </w:r>
          </w:p>
          <w:p w14:paraId="4DA469A3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 xml:space="preserve"> voorzie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ning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377575C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Aangebracht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3034D5F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 stand gehouden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6007FA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Toezicht/rapportage door</w:t>
            </w:r>
          </w:p>
        </w:tc>
      </w:tr>
      <w:tr w:rsidR="00E30F71" w14:paraId="6CF44080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5C18863F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33E2FF8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6725D7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C78CCF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15BE9B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E20C32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9EA99B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816C07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BE272A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955D10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C3FE6E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A8A406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4D66FE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18F2C9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CAE372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286CA0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80070E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03F79D4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4D59FE2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0779840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57189BA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6619202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715B6CC0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B680480" w14:textId="77777777" w:rsidR="00E30F71" w:rsidRDefault="00E30F71" w:rsidP="00E30F71">
      <w:pPr>
        <w:spacing w:line="2" w:lineRule="exact"/>
        <w:rPr>
          <w:rFonts w:cs="Caecilia-Roman"/>
          <w:sz w:val="17"/>
          <w:szCs w:val="17"/>
          <w:lang w:val="nl-NL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16608" behindDoc="0" locked="0" layoutInCell="0" allowOverlap="1" wp14:anchorId="481967DB" wp14:editId="11B21C05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41" name="Rechte verbindingslijn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A7FACD" id="Rechte verbindingslijn 41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xCBzF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40817AFE" w14:textId="77777777" w:rsidR="005D72DE" w:rsidRDefault="005D72DE" w:rsidP="005D72DE">
      <w:pPr>
        <w:tabs>
          <w:tab w:val="right" w:pos="13992"/>
        </w:tabs>
        <w:rPr>
          <w:rFonts w:cs="Times New Roman"/>
          <w:sz w:val="17"/>
          <w:szCs w:val="17"/>
          <w:lang w:val="nl-NL"/>
        </w:rPr>
        <w:sectPr w:rsidR="005D72DE" w:rsidSect="00E30F71">
          <w:headerReference w:type="default" r:id="rId61"/>
          <w:footerReference w:type="default" r:id="rId62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4258299B" w14:textId="77777777" w:rsidR="00E30F71" w:rsidRDefault="00E30F71" w:rsidP="00E30F71">
      <w:pPr>
        <w:spacing w:line="2" w:lineRule="exact"/>
        <w:rPr>
          <w:rFonts w:cs="Caecilia-Roman"/>
          <w:sz w:val="17"/>
          <w:szCs w:val="17"/>
          <w:lang w:val="nl-NL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722752" behindDoc="0" locked="0" layoutInCell="0" allowOverlap="1" wp14:anchorId="78E9AF06" wp14:editId="37EC76C3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35" name="Rechte verbindingslijn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81B86F" id="Rechte verbindingslijn 35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5bTHr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4B40F626" w14:textId="77777777" w:rsidR="00CD788F" w:rsidRPr="00754155" w:rsidRDefault="00E30F71" w:rsidP="00754155">
      <w:pPr>
        <w:spacing w:line="2" w:lineRule="exact"/>
        <w:rPr>
          <w:rFonts w:cs="Caecilia-Roman"/>
          <w:sz w:val="17"/>
          <w:szCs w:val="17"/>
          <w:lang w:val="nl-NL"/>
        </w:rPr>
        <w:sectPr w:rsidR="00CD788F" w:rsidRPr="00754155" w:rsidSect="00E30F71">
          <w:headerReference w:type="default" r:id="rId63"/>
          <w:footerReference w:type="default" r:id="rId64"/>
          <w:pgSz w:w="16838" w:h="11906" w:orient="landscape"/>
          <w:pgMar w:top="1440" w:right="1361" w:bottom="1474" w:left="1418" w:header="1440" w:footer="1440" w:gutter="0"/>
          <w:cols w:space="708"/>
        </w:sect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24800" behindDoc="0" locked="0" layoutInCell="0" allowOverlap="1" wp14:anchorId="0594DACE" wp14:editId="3A9ABAA6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33" name="Rechte verbindingslijn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0CC309" id="Rechte verbindingslijn 33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bqnPe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28896" behindDoc="0" locked="0" layoutInCell="0" allowOverlap="1" wp14:anchorId="5CF7336A" wp14:editId="127C63CB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29" name="Rechte verbindingslijn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4F9B23" id="Rechte verbindingslijn 29" o:spid="_x0000_s1026" style="position:absolute;z-index:2517288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KU+BHHZAQAAnAMA&#10;AA4AAAAAAAAAAAAAAAAALgIAAGRycy9lMm9Eb2MueG1sUEsBAi0AFAAGAAgAAAAhAHPlwgbVAAAA&#10;/wAAAA8AAAAAAAAAAAAAAAAAMwQAAGRycy9kb3ducmV2LnhtbFBLBQYAAAAABAAEAPMAAAA1BQAA&#10;AAA=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162FFDA7" w14:textId="77777777" w:rsidR="00E30F71" w:rsidRDefault="00E30F71" w:rsidP="00E30F71">
      <w:pPr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lastRenderedPageBreak/>
        <w:t xml:space="preserve">Bouwfase: Afwerken bermen </w:t>
      </w:r>
      <w:proofErr w:type="spellStart"/>
      <w:r w:rsidRPr="00925115">
        <w:rPr>
          <w:rFonts w:cs="Caecilia-Roman"/>
          <w:sz w:val="16"/>
          <w:szCs w:val="16"/>
          <w:lang w:val="nl-NL"/>
        </w:rPr>
        <w:t>e,d</w:t>
      </w:r>
      <w:proofErr w:type="spellEnd"/>
      <w:r w:rsidRPr="00925115">
        <w:rPr>
          <w:rFonts w:cs="Caecilia-Roman"/>
          <w:sz w:val="16"/>
          <w:szCs w:val="16"/>
          <w:lang w:val="nl-NL"/>
        </w:rPr>
        <w:t>,.</w:t>
      </w:r>
    </w:p>
    <w:p w14:paraId="4A22AE15" w14:textId="77777777" w:rsidR="00754155" w:rsidRPr="00925115" w:rsidRDefault="00754155" w:rsidP="00E30F71">
      <w:pPr>
        <w:rPr>
          <w:rFonts w:cs="Caecilia-Roman"/>
          <w:sz w:val="16"/>
          <w:szCs w:val="16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49"/>
        <w:gridCol w:w="1749"/>
        <w:gridCol w:w="1749"/>
        <w:gridCol w:w="1749"/>
        <w:gridCol w:w="1749"/>
        <w:gridCol w:w="1749"/>
        <w:gridCol w:w="1749"/>
        <w:gridCol w:w="1749"/>
      </w:tblGrid>
      <w:tr w:rsidR="00E30F71" w14:paraId="4EF5D6B5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F7D413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Activiteit/productie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733C59F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6D5410E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D1A36E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1BA126B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Maatregel/</w:t>
            </w:r>
          </w:p>
          <w:p w14:paraId="5A61510F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voorzie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ning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626FA38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Aangebracht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6FE0BB1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 stand gehouden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B7768A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Toezicht/rapportage door</w:t>
            </w:r>
          </w:p>
        </w:tc>
      </w:tr>
      <w:tr w:rsidR="00E30F71" w14:paraId="6BD11B34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483ABF0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10BEA71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D1CDE6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78C95A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755A36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B6A4C5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7FF2F4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3C5547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446306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3BA8FD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72E0BF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C8D03A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8D1F51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9B50C0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19B9F7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A409AA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6B79C20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915335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D5FCF2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5F9ABB4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4E0F379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8D4301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3F45977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500D8BB5" w14:textId="77777777" w:rsidR="00E30F71" w:rsidRPr="00925115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32B5754C" w14:textId="77777777" w:rsidR="00E30F71" w:rsidRPr="00925115" w:rsidRDefault="00E30F71" w:rsidP="00E30F71">
      <w:pPr>
        <w:rPr>
          <w:rFonts w:cs="Caecilia-Roman"/>
          <w:sz w:val="16"/>
          <w:szCs w:val="16"/>
          <w:lang w:val="nl-NL"/>
        </w:rPr>
      </w:pPr>
      <w:r w:rsidRPr="00925115">
        <w:rPr>
          <w:rFonts w:cs="Caecilia-Roman"/>
          <w:sz w:val="16"/>
          <w:szCs w:val="16"/>
          <w:lang w:val="nl-NL"/>
        </w:rPr>
        <w:t>Bouwfase: Overige.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49"/>
        <w:gridCol w:w="1749"/>
        <w:gridCol w:w="1749"/>
        <w:gridCol w:w="1749"/>
        <w:gridCol w:w="1749"/>
        <w:gridCol w:w="1749"/>
        <w:gridCol w:w="1749"/>
        <w:gridCol w:w="1749"/>
      </w:tblGrid>
      <w:tr w:rsidR="00E30F71" w14:paraId="3B0669D5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7661B69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Activiteit/productie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taak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DA6410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proofErr w:type="spellStart"/>
            <w:r>
              <w:rPr>
                <w:rFonts w:cs="Caecilia-Roman"/>
                <w:sz w:val="14"/>
                <w:szCs w:val="14"/>
                <w:lang w:val="nl-NL"/>
              </w:rPr>
              <w:t>Bestekspostnr</w:t>
            </w:r>
            <w:proofErr w:type="spellEnd"/>
            <w:r>
              <w:rPr>
                <w:rFonts w:cs="Caecilia-Roman"/>
                <w:sz w:val="14"/>
                <w:szCs w:val="14"/>
                <w:lang w:val="nl-NL"/>
              </w:rPr>
              <w:t>(s).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E198DB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Arbo-risico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055EC66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Risico-oorzaak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FEF23BC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Maatregel/</w:t>
            </w:r>
          </w:p>
          <w:p w14:paraId="343A987F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voorzie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ning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6F918A0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Aangebracht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D329FD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 stand gehouden door</w:t>
            </w: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A2A122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Toezicht/rapportage door</w:t>
            </w:r>
          </w:p>
        </w:tc>
      </w:tr>
      <w:tr w:rsidR="00E30F71" w14:paraId="7FBF025A" w14:textId="77777777">
        <w:trPr>
          <w:cantSplit/>
        </w:trPr>
        <w:tc>
          <w:tcPr>
            <w:tcW w:w="1749" w:type="dxa"/>
            <w:tcBorders>
              <w:top w:val="double" w:sz="9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0016F550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</w:p>
          <w:p w14:paraId="0BCDA4E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B3B02A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1E1FA5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54E718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D65A37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F3D66F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1A333C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05EEF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7ACA6B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584641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2FFB2C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67929A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1406E9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FE09A03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26812D2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44AEC0C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7F26A3A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0861263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2030EA1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1A54EE6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1749" w:type="dxa"/>
            <w:tcBorders>
              <w:top w:val="double" w:sz="9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474A12C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5DCA4163" w14:textId="77777777" w:rsidR="005D72DE" w:rsidRPr="008B6DED" w:rsidRDefault="005D72DE" w:rsidP="005D72DE">
      <w:pPr>
        <w:tabs>
          <w:tab w:val="right" w:pos="13992"/>
        </w:tabs>
        <w:rPr>
          <w:rFonts w:cs="Times New Roman"/>
          <w:sz w:val="16"/>
          <w:szCs w:val="16"/>
          <w:lang w:val="nl-NL"/>
        </w:rPr>
        <w:sectPr w:rsidR="005D72DE" w:rsidRPr="008B6DED" w:rsidSect="00E30F71">
          <w:headerReference w:type="even" r:id="rId65"/>
          <w:headerReference w:type="default" r:id="rId66"/>
          <w:footerReference w:type="even" r:id="rId67"/>
          <w:footerReference w:type="default" r:id="rId68"/>
          <w:pgSz w:w="16838" w:h="11906" w:orient="landscape"/>
          <w:pgMar w:top="1440" w:right="1361" w:bottom="1474" w:left="1418" w:header="1440" w:footer="1440" w:gutter="0"/>
          <w:cols w:space="708"/>
        </w:sectPr>
      </w:pPr>
    </w:p>
    <w:p w14:paraId="333B5532" w14:textId="77777777" w:rsidR="00E30F71" w:rsidRPr="00FA0D26" w:rsidRDefault="00E30F71" w:rsidP="00E30F71">
      <w:pPr>
        <w:spacing w:line="2" w:lineRule="exact"/>
        <w:rPr>
          <w:rFonts w:cs="Caecilia-Roman"/>
          <w:sz w:val="16"/>
          <w:szCs w:val="16"/>
          <w:lang w:val="nl-NL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735040" behindDoc="0" locked="0" layoutInCell="0" allowOverlap="1" wp14:anchorId="490D2701" wp14:editId="189E3D6A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21" name="Rechte verbindingslijn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7AD5F9" id="Rechte verbindingslijn 21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iyS2L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06403E07" w14:textId="77777777" w:rsidR="00E30F71" w:rsidRPr="00FA0D26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FA0D26">
        <w:rPr>
          <w:rFonts w:cs="Caecilia-Roman"/>
          <w:sz w:val="16"/>
          <w:szCs w:val="16"/>
          <w:lang w:val="nl-NL"/>
        </w:rPr>
        <w:t>6.</w:t>
      </w:r>
      <w:r w:rsidRPr="00FA0D26">
        <w:rPr>
          <w:rFonts w:cs="Caecilia-Roman"/>
          <w:sz w:val="16"/>
          <w:szCs w:val="16"/>
          <w:lang w:val="nl-NL"/>
        </w:rPr>
        <w:tab/>
      </w:r>
      <w:r w:rsidRPr="00FA0D26">
        <w:rPr>
          <w:rFonts w:cs="Caecilia-Roman"/>
          <w:b/>
          <w:bCs/>
          <w:sz w:val="16"/>
          <w:szCs w:val="16"/>
          <w:lang w:val="nl-NL"/>
        </w:rPr>
        <w:t>BOUWPLAATSVOORZIENINGEN EN -REGELS</w:t>
      </w:r>
    </w:p>
    <w:p w14:paraId="6998445E" w14:textId="77777777" w:rsidR="00E30F71" w:rsidRPr="00FA0D26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183C256" w14:textId="77777777" w:rsidR="00E30F71" w:rsidRPr="00FA0D26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FA0D26">
        <w:rPr>
          <w:rFonts w:cs="Caecilia-Roman"/>
          <w:sz w:val="16"/>
          <w:szCs w:val="16"/>
          <w:lang w:val="nl-NL"/>
        </w:rPr>
        <w:t>6.1</w:t>
      </w:r>
      <w:r w:rsidRPr="00FA0D26">
        <w:rPr>
          <w:rFonts w:cs="Caecilia-Roman"/>
          <w:sz w:val="16"/>
          <w:szCs w:val="16"/>
          <w:lang w:val="nl-NL"/>
        </w:rPr>
        <w:tab/>
      </w:r>
      <w:r w:rsidR="008B791A" w:rsidRPr="00FA0D26">
        <w:rPr>
          <w:rFonts w:cs="Caecilia-Roman"/>
          <w:b/>
          <w:bCs/>
          <w:sz w:val="16"/>
          <w:szCs w:val="16"/>
          <w:lang w:val="nl-NL"/>
        </w:rPr>
        <w:t>Bouwplaats voorzieningen</w:t>
      </w:r>
      <w:r w:rsidRPr="00FA0D26">
        <w:rPr>
          <w:rFonts w:cs="Caecilia-Roman"/>
          <w:b/>
          <w:bCs/>
          <w:sz w:val="16"/>
          <w:szCs w:val="16"/>
          <w:lang w:val="nl-NL"/>
        </w:rPr>
        <w:t xml:space="preserve"> (niet uitputtend)</w:t>
      </w:r>
    </w:p>
    <w:p w14:paraId="06C31E35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268"/>
        <w:gridCol w:w="2268"/>
        <w:gridCol w:w="2268"/>
        <w:gridCol w:w="2268"/>
      </w:tblGrid>
      <w:tr w:rsidR="00E30F71" w14:paraId="5D309A82" w14:textId="77777777">
        <w:trPr>
          <w:cantSplit/>
        </w:trPr>
        <w:tc>
          <w:tcPr>
            <w:tcW w:w="2268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066A9D3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u w:val="single"/>
                <w:lang w:val="nl-NL"/>
              </w:rPr>
              <w:t>Collectieve voorzieningen</w:t>
            </w: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31EF9A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Gebruikers</w:t>
            </w: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165CB3B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Instandhouding door</w:t>
            </w: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D666B5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Toezicht/rapportage door</w:t>
            </w:r>
          </w:p>
        </w:tc>
      </w:tr>
      <w:tr w:rsidR="00E30F71" w14:paraId="3477C70E" w14:textId="77777777">
        <w:trPr>
          <w:cantSplit/>
        </w:trPr>
        <w:tc>
          <w:tcPr>
            <w:tcW w:w="2268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2CA4462B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Verkeersvoorzieningen</w:t>
            </w:r>
          </w:p>
          <w:p w14:paraId="3524AA6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AA9EF8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44572480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5E20122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F6518D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305DDA6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21C25B8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Vluchtwegen</w:t>
            </w:r>
          </w:p>
          <w:p w14:paraId="3CE0088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9B48A5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E2C479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3C3E60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D5CFA9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44012D56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31519FE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Hekken/afzettingen</w:t>
            </w:r>
          </w:p>
          <w:p w14:paraId="0B932CA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8257EA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178A10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BC6C45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36710E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D99D3A7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C3522E4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Schaft- en kleedvoorzienin</w:t>
            </w:r>
            <w:r>
              <w:rPr>
                <w:rFonts w:cs="Caecilia-Roman"/>
                <w:sz w:val="14"/>
                <w:szCs w:val="14"/>
                <w:lang w:val="nl-NL"/>
              </w:rPr>
              <w:softHyphen/>
              <w:t>gen</w:t>
            </w:r>
          </w:p>
          <w:p w14:paraId="1D887F30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8841FB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FC2848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4640ED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90637C4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6159721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Gasvoorzieningen</w:t>
            </w:r>
          </w:p>
          <w:p w14:paraId="3F7A3CE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F7E9F3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7AED72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980A24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6DF211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245FCD4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2E96392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Opslagplaatsen gevaarlijke stoffen</w:t>
            </w:r>
          </w:p>
          <w:p w14:paraId="541AD2DF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418A91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11B259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697E6DC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9F28067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420117D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Bouwelektra</w:t>
            </w:r>
          </w:p>
          <w:p w14:paraId="3EFBC61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BEAD198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A779660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38D0B8C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3A4D138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4B063C0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2734B3E7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Bouwmaterieel</w:t>
            </w:r>
          </w:p>
          <w:p w14:paraId="2BE67F8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4B668DB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4E1701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796676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600A42C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0112A9B3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7DEF6A9A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Blusmiddelen</w:t>
            </w:r>
          </w:p>
          <w:p w14:paraId="64D99C7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B5376B1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BFD1D6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85D954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93428E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6657D273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4404E1D6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Beschermings-/beveiligings-</w:t>
            </w:r>
          </w:p>
          <w:p w14:paraId="0A58B63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middelen</w:t>
            </w:r>
          </w:p>
          <w:p w14:paraId="085361BB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1D8FF2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7CC23CA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429EEF8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2731C0F0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2317FC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EHBO-voorzieningen</w:t>
            </w:r>
          </w:p>
          <w:p w14:paraId="4FFF2A9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B11B90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1F3F0A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664D9F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60BA125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2AE8AEBC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3AC38F61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Afvalscheiding/opslag</w:t>
            </w:r>
          </w:p>
          <w:p w14:paraId="7B604E0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89F7CC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982A45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3E7E42B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229066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5D454D29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3B84370B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Mededelingenbord</w:t>
            </w:r>
          </w:p>
          <w:p w14:paraId="5A40652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3767AC9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2351727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06A2472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1A918FC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1443682E" w14:textId="77777777">
        <w:trPr>
          <w:cantSplit/>
        </w:trPr>
        <w:tc>
          <w:tcPr>
            <w:tcW w:w="2268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46ADFA81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Overige</w:t>
            </w:r>
          </w:p>
          <w:p w14:paraId="1B70143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5C3297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B1989C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DC753D6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22E80998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AC4BF5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28EC81FC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7900790F" w14:textId="77777777" w:rsidR="005D72DE" w:rsidRDefault="005D72DE" w:rsidP="00E30F71">
      <w:pPr>
        <w:rPr>
          <w:rFonts w:cs="Caecilia-Roman"/>
          <w:sz w:val="14"/>
          <w:szCs w:val="14"/>
          <w:lang w:val="nl-NL"/>
        </w:rPr>
        <w:sectPr w:rsidR="005D72DE" w:rsidSect="00E30F71">
          <w:headerReference w:type="default" r:id="rId69"/>
          <w:footerReference w:type="default" r:id="rId70"/>
          <w:pgSz w:w="11906" w:h="16838"/>
          <w:pgMar w:top="1440" w:right="1361" w:bottom="1474" w:left="1418" w:header="1440" w:footer="1440" w:gutter="0"/>
          <w:cols w:space="708"/>
        </w:sectPr>
      </w:pPr>
    </w:p>
    <w:p w14:paraId="2231382D" w14:textId="77777777" w:rsidR="00E30F71" w:rsidRDefault="00E30F71" w:rsidP="00E30F71">
      <w:pPr>
        <w:spacing w:line="2" w:lineRule="exact"/>
        <w:rPr>
          <w:rFonts w:cs="Caecilia-Roman"/>
          <w:sz w:val="17"/>
          <w:szCs w:val="17"/>
          <w:lang w:val="nl-NL"/>
        </w:rPr>
      </w:pPr>
      <w:r>
        <w:rPr>
          <w:noProof/>
          <w:lang w:val="nl-NL" w:eastAsia="nl-NL"/>
        </w:rPr>
        <w:lastRenderedPageBreak/>
        <mc:AlternateContent>
          <mc:Choice Requires="wps">
            <w:drawing>
              <wp:anchor distT="0" distB="0" distL="114300" distR="114300" simplePos="0" relativeHeight="251739136" behindDoc="0" locked="0" layoutInCell="0" allowOverlap="1" wp14:anchorId="09A6BC24" wp14:editId="5C8C602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14" name="Rechte verbindingslijn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7C5FDB7" id="Rechte verbindingslijn 14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YDm5u2gEAAJwD&#10;AAAOAAAAAAAAAAAAAAAAAC4CAABkcnMvZTJvRG9jLnhtbFBLAQItABQABgAIAAAAIQBz5cIG1QAA&#10;AP8AAAAPAAAAAAAAAAAAAAAAADQEAABkcnMvZG93bnJldi54bWxQSwUGAAAAAAQABADzAAAANgUA&#10;AAAA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5544D669" w14:textId="77777777" w:rsidR="00E30F71" w:rsidRPr="00FA0D26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FA0D26">
        <w:rPr>
          <w:rFonts w:cs="Caecilia-Roman"/>
          <w:sz w:val="16"/>
          <w:szCs w:val="16"/>
          <w:lang w:val="nl-NL"/>
        </w:rPr>
        <w:t>6.2</w:t>
      </w:r>
      <w:r w:rsidRPr="00FA0D26">
        <w:rPr>
          <w:rFonts w:cs="Caecilia-Roman"/>
          <w:sz w:val="16"/>
          <w:szCs w:val="16"/>
          <w:lang w:val="nl-NL"/>
        </w:rPr>
        <w:tab/>
      </w:r>
      <w:r w:rsidR="008B791A" w:rsidRPr="00FA0D26">
        <w:rPr>
          <w:rFonts w:cs="Caecilia-Roman"/>
          <w:b/>
          <w:bCs/>
          <w:sz w:val="16"/>
          <w:szCs w:val="16"/>
          <w:lang w:val="nl-NL"/>
        </w:rPr>
        <w:t>Bouwplaat regels</w:t>
      </w:r>
    </w:p>
    <w:tbl>
      <w:tblPr>
        <w:tblW w:w="0" w:type="auto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3003"/>
        <w:gridCol w:w="3003"/>
        <w:gridCol w:w="3003"/>
      </w:tblGrid>
      <w:tr w:rsidR="00E30F71" w14:paraId="301E4EF4" w14:textId="77777777" w:rsidTr="005D72DE">
        <w:trPr>
          <w:cantSplit/>
          <w:trHeight w:val="387"/>
        </w:trPr>
        <w:tc>
          <w:tcPr>
            <w:tcW w:w="3003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4CE25F99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Regels</w:t>
            </w:r>
          </w:p>
        </w:tc>
        <w:tc>
          <w:tcPr>
            <w:tcW w:w="3003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237A482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Toezicht/rapportage door</w:t>
            </w:r>
          </w:p>
        </w:tc>
        <w:tc>
          <w:tcPr>
            <w:tcW w:w="3003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252FA6C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Verwijzing naar procedures in bijlage</w:t>
            </w:r>
          </w:p>
        </w:tc>
      </w:tr>
      <w:tr w:rsidR="00E30F71" w14:paraId="78E6D525" w14:textId="77777777" w:rsidTr="005D72DE">
        <w:trPr>
          <w:cantSplit/>
          <w:trHeight w:val="831"/>
        </w:trPr>
        <w:tc>
          <w:tcPr>
            <w:tcW w:w="3003" w:type="dxa"/>
            <w:tcBorders>
              <w:top w:val="double" w:sz="9" w:space="0" w:color="000000"/>
              <w:left w:val="double" w:sz="9" w:space="0" w:color="000000"/>
              <w:bottom w:val="nil"/>
              <w:right w:val="nil"/>
            </w:tcBorders>
          </w:tcPr>
          <w:p w14:paraId="15C7A9A1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Verkeersregels</w:t>
            </w:r>
          </w:p>
          <w:p w14:paraId="27C347C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9A653C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CE98829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double" w:sz="9" w:space="0" w:color="000000"/>
              <w:left w:val="single" w:sz="6" w:space="0" w:color="000000"/>
              <w:bottom w:val="nil"/>
              <w:right w:val="nil"/>
            </w:tcBorders>
          </w:tcPr>
          <w:p w14:paraId="3619589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double" w:sz="9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567C46A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44A70405" w14:textId="77777777" w:rsidTr="005D72DE">
        <w:trPr>
          <w:cantSplit/>
          <w:trHeight w:val="831"/>
        </w:trPr>
        <w:tc>
          <w:tcPr>
            <w:tcW w:w="3003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4A8BE6F3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Procedure bij ongevallen (</w:t>
            </w:r>
            <w:r w:rsidR="008B791A">
              <w:rPr>
                <w:rFonts w:cs="Caecilia-Roman"/>
                <w:sz w:val="14"/>
                <w:szCs w:val="14"/>
                <w:lang w:val="nl-NL"/>
              </w:rPr>
              <w:t>alarm melding</w:t>
            </w:r>
            <w:r>
              <w:rPr>
                <w:rFonts w:cs="Caecilia-Roman"/>
                <w:sz w:val="14"/>
                <w:szCs w:val="14"/>
                <w:lang w:val="nl-NL"/>
              </w:rPr>
              <w:t>)</w:t>
            </w:r>
          </w:p>
          <w:p w14:paraId="7427D184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69D9B9B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57675D74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3379044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2E599A1A" w14:textId="77777777" w:rsidTr="005D72DE">
        <w:trPr>
          <w:cantSplit/>
          <w:trHeight w:val="831"/>
        </w:trPr>
        <w:tc>
          <w:tcPr>
            <w:tcW w:w="3003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56520BEE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Bedrijfshulpverlening</w:t>
            </w:r>
          </w:p>
          <w:p w14:paraId="24A09AA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5ACA4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60F8B37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4D5CB35E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7859F6AF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1CAF7AA8" w14:textId="77777777" w:rsidTr="005D72DE">
        <w:trPr>
          <w:cantSplit/>
          <w:trHeight w:val="831"/>
        </w:trPr>
        <w:tc>
          <w:tcPr>
            <w:tcW w:w="3003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3E799B1B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Identificatieplicht</w:t>
            </w:r>
          </w:p>
          <w:p w14:paraId="5A40357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C50348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BFCFE01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13A96513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64975547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E6D9003" w14:textId="77777777" w:rsidTr="005D72DE">
        <w:trPr>
          <w:cantSplit/>
          <w:trHeight w:val="812"/>
        </w:trPr>
        <w:tc>
          <w:tcPr>
            <w:tcW w:w="3003" w:type="dxa"/>
            <w:tcBorders>
              <w:top w:val="single" w:sz="6" w:space="0" w:color="000000"/>
              <w:left w:val="double" w:sz="9" w:space="0" w:color="000000"/>
              <w:bottom w:val="nil"/>
              <w:right w:val="nil"/>
            </w:tcBorders>
          </w:tcPr>
          <w:p w14:paraId="13014E29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Voorschriften uit vergunningen</w:t>
            </w:r>
          </w:p>
          <w:p w14:paraId="3420272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08BD09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ECE62F6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nil"/>
            </w:tcBorders>
          </w:tcPr>
          <w:p w14:paraId="6EB747FD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nil"/>
              <w:right w:val="double" w:sz="9" w:space="0" w:color="000000"/>
            </w:tcBorders>
          </w:tcPr>
          <w:p w14:paraId="08519FD6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  <w:tr w:rsidR="00E30F71" w14:paraId="3AC83BCC" w14:textId="77777777" w:rsidTr="005D72DE">
        <w:trPr>
          <w:cantSplit/>
          <w:trHeight w:val="6422"/>
        </w:trPr>
        <w:tc>
          <w:tcPr>
            <w:tcW w:w="3003" w:type="dxa"/>
            <w:tcBorders>
              <w:top w:val="single" w:sz="6" w:space="0" w:color="000000"/>
              <w:left w:val="double" w:sz="9" w:space="0" w:color="000000"/>
              <w:bottom w:val="double" w:sz="9" w:space="0" w:color="000000"/>
              <w:right w:val="nil"/>
            </w:tcBorders>
          </w:tcPr>
          <w:p w14:paraId="0C3A9092" w14:textId="77777777" w:rsidR="00E30F71" w:rsidRDefault="00E30F71">
            <w:pPr>
              <w:spacing w:before="144"/>
              <w:rPr>
                <w:rFonts w:cs="Caecilia-Roman"/>
                <w:sz w:val="14"/>
                <w:szCs w:val="14"/>
                <w:lang w:val="nl-NL"/>
              </w:rPr>
            </w:pPr>
            <w:r>
              <w:rPr>
                <w:rFonts w:cs="Caecilia-Roman"/>
                <w:sz w:val="14"/>
                <w:szCs w:val="14"/>
                <w:lang w:val="nl-NL"/>
              </w:rPr>
              <w:t>Overige</w:t>
            </w:r>
          </w:p>
          <w:p w14:paraId="3DC8DD7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DE539C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DE68AC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0675F1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8B8E5C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853E200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5120A9F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2E297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5F97A7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EDB347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A77A26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A9E0A9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C09B73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BC5DFA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122692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029DD4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119F4C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BCF90C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4F1845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06E24D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C87366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A3EC40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44F39D6E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50EB7115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35E109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AAF4226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089AF28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11550B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0CF853BA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DB0BA0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FDE3007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9E57C4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33DE3DE9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FF9E65D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61076C0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74C743B1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B7CDBA2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200292EC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DCB1CA3" w14:textId="77777777" w:rsidR="00E30F71" w:rsidRDefault="00E30F71">
            <w:pPr>
              <w:rPr>
                <w:rFonts w:cs="Caecilia-Roman"/>
                <w:sz w:val="14"/>
                <w:szCs w:val="14"/>
                <w:lang w:val="nl-NL"/>
              </w:rPr>
            </w:pPr>
          </w:p>
          <w:p w14:paraId="141655D6" w14:textId="77777777" w:rsidR="00E30F71" w:rsidRDefault="00E30F71">
            <w:pPr>
              <w:spacing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nil"/>
            </w:tcBorders>
          </w:tcPr>
          <w:p w14:paraId="37E7A43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  <w:tc>
          <w:tcPr>
            <w:tcW w:w="3003" w:type="dxa"/>
            <w:tcBorders>
              <w:top w:val="single" w:sz="6" w:space="0" w:color="000000"/>
              <w:left w:val="single" w:sz="6" w:space="0" w:color="000000"/>
              <w:bottom w:val="double" w:sz="9" w:space="0" w:color="000000"/>
              <w:right w:val="double" w:sz="9" w:space="0" w:color="000000"/>
            </w:tcBorders>
          </w:tcPr>
          <w:p w14:paraId="4C92E782" w14:textId="77777777" w:rsidR="00E30F71" w:rsidRDefault="00E30F71">
            <w:pPr>
              <w:spacing w:before="144" w:after="112"/>
              <w:rPr>
                <w:rFonts w:cs="Times New Roman"/>
                <w:sz w:val="14"/>
                <w:szCs w:val="14"/>
                <w:lang w:val="nl-NL"/>
              </w:rPr>
            </w:pPr>
          </w:p>
        </w:tc>
      </w:tr>
    </w:tbl>
    <w:p w14:paraId="2EAAC538" w14:textId="77777777" w:rsidR="005D72DE" w:rsidRDefault="00E30F71" w:rsidP="005D72DE">
      <w:pPr>
        <w:spacing w:line="2" w:lineRule="exact"/>
        <w:rPr>
          <w:rFonts w:cs="Caecilia-Roman"/>
          <w:sz w:val="17"/>
          <w:szCs w:val="17"/>
          <w:lang w:val="nl-NL"/>
        </w:rPr>
      </w:pPr>
      <w:r>
        <w:rPr>
          <w:noProof/>
          <w:lang w:val="nl-NL" w:eastAsia="nl-NL"/>
        </w:rPr>
        <mc:AlternateContent>
          <mc:Choice Requires="wps">
            <w:drawing>
              <wp:anchor distT="0" distB="0" distL="114300" distR="114300" simplePos="0" relativeHeight="251741184" behindDoc="0" locked="0" layoutInCell="0" allowOverlap="1" wp14:anchorId="1050D4E4" wp14:editId="0803EED2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0" cy="0"/>
                <wp:effectExtent l="19050" t="19050" r="19050" b="19050"/>
                <wp:wrapNone/>
                <wp:docPr id="12" name="Rechte verbindingslijn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  <a:noFill/>
                        <a:ln w="36576" cmpd="dbl">
                          <a:solidFill>
                            <a:srgbClr val="02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883AB7" id="Rechte verbindingslijn 12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PrJLFvZAQAAnAMA&#10;AA4AAAAAAAAAAAAAAAAALgIAAGRycy9lMm9Eb2MueG1sUEsBAi0AFAAGAAgAAAAhAHPlwgbVAAAA&#10;/wAAAA8AAAAAAAAAAAAAAAAAMwQAAGRycy9kb3ducmV2LnhtbFBLBQYAAAAABAAEAPMAAAA1BQAA&#10;AAA=&#10;" o:allowincell="f" strokecolor="#020000" strokeweight="2.88pt">
                <v:stroke linestyle="thinThin"/>
                <w10:wrap anchorx="margin"/>
              </v:line>
            </w:pict>
          </mc:Fallback>
        </mc:AlternateContent>
      </w:r>
    </w:p>
    <w:p w14:paraId="685CD374" w14:textId="77777777" w:rsidR="005D72DE" w:rsidRDefault="005D72DE" w:rsidP="005D72DE">
      <w:pPr>
        <w:rPr>
          <w:rFonts w:cs="Caecilia-Roman"/>
          <w:sz w:val="17"/>
          <w:szCs w:val="17"/>
          <w:lang w:val="nl-NL"/>
        </w:rPr>
      </w:pPr>
    </w:p>
    <w:p w14:paraId="4C28E860" w14:textId="77777777" w:rsidR="005D72DE" w:rsidRPr="008B6DED" w:rsidRDefault="005D72DE" w:rsidP="005D72DE">
      <w:pPr>
        <w:rPr>
          <w:rFonts w:cs="Caecilia-Roman"/>
          <w:sz w:val="16"/>
          <w:szCs w:val="16"/>
          <w:lang w:val="nl-NL"/>
        </w:rPr>
      </w:pPr>
    </w:p>
    <w:p w14:paraId="58677F8B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7.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b/>
          <w:bCs/>
          <w:sz w:val="16"/>
          <w:szCs w:val="16"/>
          <w:lang w:val="nl-NL"/>
        </w:rPr>
        <w:t>BIJLAGEN BIJ HET VEILIGHEIDS- EN GEZONDHEIDSPLAN</w:t>
      </w:r>
    </w:p>
    <w:p w14:paraId="1594DB14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AA5511B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7a.</w:t>
      </w:r>
      <w:r w:rsidRPr="008B6DED">
        <w:rPr>
          <w:rFonts w:cs="Caecilia-Roman"/>
          <w:sz w:val="16"/>
          <w:szCs w:val="16"/>
          <w:lang w:val="nl-NL"/>
        </w:rPr>
        <w:tab/>
        <w:t>Procedures bij ongevallen (verplicht)</w:t>
      </w:r>
    </w:p>
    <w:p w14:paraId="03252D30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44433CA4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7b.</w:t>
      </w:r>
      <w:r w:rsidRPr="008B6DED">
        <w:rPr>
          <w:rFonts w:cs="Caecilia-Roman"/>
          <w:sz w:val="16"/>
          <w:szCs w:val="16"/>
          <w:lang w:val="nl-NL"/>
        </w:rPr>
        <w:tab/>
        <w:t>Alarmregeling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sz w:val="16"/>
          <w:szCs w:val="16"/>
          <w:lang w:val="nl-NL"/>
        </w:rPr>
        <w:tab/>
      </w:r>
    </w:p>
    <w:p w14:paraId="627A2DE1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043EFA77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7c.</w:t>
      </w:r>
      <w:r w:rsidRPr="008B6DED">
        <w:rPr>
          <w:rFonts w:cs="Caecilia-Roman"/>
          <w:sz w:val="16"/>
          <w:szCs w:val="16"/>
          <w:lang w:val="nl-NL"/>
        </w:rPr>
        <w:tab/>
        <w:t>Bedrijfshulpverlening (verplicht)</w:t>
      </w:r>
    </w:p>
    <w:p w14:paraId="7F1B6604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925AFE5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7d.</w:t>
      </w:r>
      <w:r w:rsidRPr="008B6DED">
        <w:rPr>
          <w:rFonts w:cs="Caecilia-Roman"/>
          <w:sz w:val="16"/>
          <w:szCs w:val="16"/>
          <w:lang w:val="nl-NL"/>
        </w:rPr>
        <w:tab/>
        <w:t>Verkeersregels</w:t>
      </w:r>
    </w:p>
    <w:p w14:paraId="15D9DB8E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61C8979F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7e.</w:t>
      </w:r>
      <w:r w:rsidRPr="008B6DED">
        <w:rPr>
          <w:rFonts w:cs="Caecilia-Roman"/>
          <w:sz w:val="16"/>
          <w:szCs w:val="16"/>
          <w:lang w:val="nl-NL"/>
        </w:rPr>
        <w:tab/>
        <w:t>Toegangsregeling (verplicht)</w:t>
      </w:r>
    </w:p>
    <w:p w14:paraId="676DA213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73EFA1A5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7f.</w:t>
      </w:r>
      <w:r w:rsidRPr="008B6DED">
        <w:rPr>
          <w:rFonts w:cs="Caecilia-Roman"/>
          <w:sz w:val="16"/>
          <w:szCs w:val="16"/>
          <w:lang w:val="nl-NL"/>
        </w:rPr>
        <w:tab/>
        <w:t>Vergunningen</w:t>
      </w:r>
    </w:p>
    <w:p w14:paraId="4B19229D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E51BBA0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7g.</w:t>
      </w:r>
      <w:r w:rsidRPr="008B6DED">
        <w:rPr>
          <w:rFonts w:cs="Caecilia-Roman"/>
          <w:sz w:val="16"/>
          <w:szCs w:val="16"/>
          <w:lang w:val="nl-NL"/>
        </w:rPr>
        <w:tab/>
        <w:t>Aanwezigheid voorlichtingsmateriaal</w:t>
      </w:r>
    </w:p>
    <w:p w14:paraId="4097B3C1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16D7C9A9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7h.</w:t>
      </w:r>
      <w:r w:rsidRPr="008B6DED">
        <w:rPr>
          <w:rFonts w:cs="Caecilia-Roman"/>
          <w:sz w:val="16"/>
          <w:szCs w:val="16"/>
          <w:lang w:val="nl-NL"/>
        </w:rPr>
        <w:tab/>
        <w:t>Procedures afvalopslag en -afvoer (verplicht)</w:t>
      </w:r>
    </w:p>
    <w:p w14:paraId="6F600400" w14:textId="77777777" w:rsidR="00E30F71" w:rsidRPr="008B6DED" w:rsidRDefault="00E30F71" w:rsidP="00E30F71">
      <w:pPr>
        <w:rPr>
          <w:rFonts w:cs="Caecilia-Roman"/>
          <w:sz w:val="16"/>
          <w:szCs w:val="16"/>
          <w:lang w:val="nl-NL"/>
        </w:rPr>
      </w:pPr>
    </w:p>
    <w:p w14:paraId="51866943" w14:textId="77777777" w:rsidR="00E30F71" w:rsidRPr="008B6DED" w:rsidRDefault="00E30F71" w:rsidP="00E30F71">
      <w:pPr>
        <w:ind w:left="543" w:hanging="543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7i.</w:t>
      </w:r>
      <w:r w:rsidRPr="008B6DED">
        <w:rPr>
          <w:rFonts w:cs="Caecilia-Roman"/>
          <w:sz w:val="16"/>
          <w:szCs w:val="16"/>
          <w:lang w:val="nl-NL"/>
        </w:rPr>
        <w:tab/>
        <w:t>Overige</w:t>
      </w:r>
    </w:p>
    <w:p w14:paraId="2C811385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6ED6A989" w14:textId="77777777" w:rsidR="00E30F71" w:rsidRDefault="00E30F71" w:rsidP="00E30F71">
      <w:pPr>
        <w:rPr>
          <w:rFonts w:cs="Caecilia-Roman"/>
          <w:sz w:val="17"/>
          <w:szCs w:val="17"/>
          <w:lang w:val="nl-NL"/>
        </w:rPr>
      </w:pPr>
    </w:p>
    <w:p w14:paraId="3C32CCE7" w14:textId="77777777" w:rsidR="00CD788F" w:rsidRDefault="00CD788F" w:rsidP="00E30F71">
      <w:pPr>
        <w:rPr>
          <w:rFonts w:cs="Times New Roman"/>
          <w:sz w:val="17"/>
          <w:szCs w:val="17"/>
          <w:lang w:val="nl-NL"/>
        </w:rPr>
        <w:sectPr w:rsidR="00CD788F" w:rsidSect="00E30F71">
          <w:headerReference w:type="even" r:id="rId71"/>
          <w:headerReference w:type="default" r:id="rId72"/>
          <w:footerReference w:type="even" r:id="rId73"/>
          <w:footerReference w:type="default" r:id="rId74"/>
          <w:pgSz w:w="11906" w:h="16838"/>
          <w:pgMar w:top="1440" w:right="1361" w:bottom="1474" w:left="1418" w:header="1440" w:footer="1440" w:gutter="0"/>
          <w:cols w:space="708"/>
        </w:sectPr>
      </w:pPr>
    </w:p>
    <w:tbl>
      <w:tblPr>
        <w:tblStyle w:val="Tabelraster"/>
        <w:tblpPr w:leftFromText="142" w:rightFromText="142" w:vertAnchor="page" w:horzAnchor="page" w:tblpYSpec="top"/>
        <w:tblW w:w="1197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Kragten_rapport_titel"/>
      </w:tblPr>
      <w:tblGrid>
        <w:gridCol w:w="1134"/>
        <w:gridCol w:w="568"/>
        <w:gridCol w:w="2833"/>
        <w:gridCol w:w="922"/>
        <w:gridCol w:w="777"/>
        <w:gridCol w:w="4533"/>
        <w:gridCol w:w="1210"/>
      </w:tblGrid>
      <w:tr w:rsidR="00895A5F" w14:paraId="66AEE740" w14:textId="77777777" w:rsidTr="00895A5F">
        <w:trPr>
          <w:trHeight w:val="426"/>
        </w:trPr>
        <w:tc>
          <w:tcPr>
            <w:tcW w:w="1134" w:type="dxa"/>
            <w:vMerge w:val="restart"/>
          </w:tcPr>
          <w:p w14:paraId="03EB958F" w14:textId="77777777" w:rsidR="00895A5F" w:rsidRDefault="00895A5F" w:rsidP="00895A5F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</w:tcPr>
          <w:p w14:paraId="7FD5480A" w14:textId="77777777" w:rsidR="00895A5F" w:rsidRDefault="00895A5F" w:rsidP="00895A5F">
            <w:pPr>
              <w:rPr>
                <w:sz w:val="10"/>
                <w:szCs w:val="10"/>
              </w:rPr>
            </w:pPr>
          </w:p>
        </w:tc>
        <w:tc>
          <w:tcPr>
            <w:tcW w:w="2833" w:type="dxa"/>
            <w:vMerge w:val="restart"/>
            <w:vAlign w:val="bottom"/>
          </w:tcPr>
          <w:p w14:paraId="3439B792" w14:textId="77777777" w:rsidR="00895A5F" w:rsidRDefault="00895A5F" w:rsidP="00895A5F">
            <w:pPr>
              <w:rPr>
                <w:sz w:val="10"/>
                <w:szCs w:val="10"/>
              </w:rPr>
            </w:pPr>
          </w:p>
        </w:tc>
        <w:tc>
          <w:tcPr>
            <w:tcW w:w="6232" w:type="dxa"/>
            <w:gridSpan w:val="3"/>
            <w:vMerge w:val="restart"/>
            <w:vAlign w:val="bottom"/>
          </w:tcPr>
          <w:p w14:paraId="25443355" w14:textId="77777777" w:rsidR="00895A5F" w:rsidRDefault="00895A5F" w:rsidP="00895A5F">
            <w:pPr>
              <w:ind w:left="-70"/>
              <w:rPr>
                <w:sz w:val="10"/>
                <w:szCs w:val="10"/>
              </w:rPr>
            </w:pPr>
          </w:p>
        </w:tc>
        <w:tc>
          <w:tcPr>
            <w:tcW w:w="1210" w:type="dxa"/>
            <w:vMerge w:val="restart"/>
          </w:tcPr>
          <w:p w14:paraId="44720ECF" w14:textId="77777777" w:rsidR="00895A5F" w:rsidRDefault="00895A5F" w:rsidP="00895A5F">
            <w:pPr>
              <w:rPr>
                <w:sz w:val="10"/>
                <w:szCs w:val="10"/>
              </w:rPr>
            </w:pPr>
          </w:p>
        </w:tc>
      </w:tr>
      <w:tr w:rsidR="00895A5F" w14:paraId="2948F9CE" w14:textId="77777777" w:rsidTr="00895A5F">
        <w:trPr>
          <w:trHeight w:val="5250"/>
        </w:trPr>
        <w:tc>
          <w:tcPr>
            <w:tcW w:w="1134" w:type="dxa"/>
            <w:vMerge/>
            <w:vAlign w:val="center"/>
            <w:hideMark/>
          </w:tcPr>
          <w:p w14:paraId="5EEA6A19" w14:textId="77777777" w:rsidR="00895A5F" w:rsidRDefault="00895A5F" w:rsidP="00895A5F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568" w:type="dxa"/>
            <w:noWrap/>
            <w:textDirection w:val="btLr"/>
            <w:vAlign w:val="center"/>
          </w:tcPr>
          <w:p w14:paraId="61F537D7" w14:textId="77777777" w:rsidR="00895A5F" w:rsidRDefault="00895A5F" w:rsidP="00895A5F">
            <w:pPr>
              <w:ind w:left="113" w:right="113"/>
              <w:jc w:val="right"/>
              <w:rPr>
                <w:sz w:val="10"/>
                <w:szCs w:val="10"/>
              </w:rPr>
            </w:pPr>
          </w:p>
        </w:tc>
        <w:tc>
          <w:tcPr>
            <w:tcW w:w="2833" w:type="dxa"/>
            <w:vMerge/>
            <w:vAlign w:val="center"/>
            <w:hideMark/>
          </w:tcPr>
          <w:p w14:paraId="176C2F7D" w14:textId="77777777" w:rsidR="00895A5F" w:rsidRDefault="00895A5F" w:rsidP="00895A5F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6232" w:type="dxa"/>
            <w:gridSpan w:val="3"/>
            <w:vMerge/>
            <w:vAlign w:val="center"/>
            <w:hideMark/>
          </w:tcPr>
          <w:p w14:paraId="2C6695F8" w14:textId="77777777" w:rsidR="00895A5F" w:rsidRDefault="00895A5F" w:rsidP="00895A5F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  <w:tc>
          <w:tcPr>
            <w:tcW w:w="1210" w:type="dxa"/>
            <w:vMerge/>
            <w:vAlign w:val="center"/>
            <w:hideMark/>
          </w:tcPr>
          <w:p w14:paraId="76941079" w14:textId="77777777" w:rsidR="00895A5F" w:rsidRDefault="00895A5F" w:rsidP="00895A5F">
            <w:pPr>
              <w:autoSpaceDE/>
              <w:autoSpaceDN/>
              <w:adjustRightInd/>
              <w:rPr>
                <w:sz w:val="10"/>
                <w:szCs w:val="10"/>
              </w:rPr>
            </w:pPr>
          </w:p>
        </w:tc>
      </w:tr>
      <w:tr w:rsidR="006C034A" w14:paraId="46ABD0E9" w14:textId="77777777" w:rsidTr="00895A5F">
        <w:trPr>
          <w:trHeight w:val="84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41373" w14:textId="77777777" w:rsidR="006C034A" w:rsidRDefault="006C034A" w:rsidP="006C034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8B04CA" w14:textId="77777777" w:rsidR="006C034A" w:rsidRDefault="006C034A" w:rsidP="006C034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35CF9" w14:textId="77777777" w:rsidR="006C034A" w:rsidRDefault="006C034A" w:rsidP="006C034A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752A104" w14:textId="77777777" w:rsidR="006C034A" w:rsidRPr="006C034A" w:rsidRDefault="00BC3E50" w:rsidP="00754155">
            <w:pPr>
              <w:rPr>
                <w:rFonts w:ascii="Caecilia-BoldSC" w:hAnsi="Caecilia-BoldSC"/>
                <w:sz w:val="40"/>
                <w:szCs w:val="40"/>
                <w:lang w:val="nl-NL"/>
              </w:rPr>
            </w:pPr>
            <w:r>
              <w:rPr>
                <w:rFonts w:ascii="Caecilia-BoldSC" w:hAnsi="Caecilia-BoldSC"/>
                <w:sz w:val="40"/>
                <w:szCs w:val="40"/>
                <w:lang w:val="nl-NL"/>
              </w:rPr>
              <w:t xml:space="preserve">gemeente </w:t>
            </w:r>
            <w:r w:rsidR="00754155">
              <w:rPr>
                <w:rFonts w:ascii="Caecilia-BoldSC" w:hAnsi="Caecilia-BoldSC"/>
                <w:sz w:val="40"/>
                <w:szCs w:val="40"/>
                <w:lang w:val="nl-NL"/>
              </w:rPr>
              <w:t>Beek</w:t>
            </w: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7C0CB" w14:textId="77777777" w:rsidR="006C034A" w:rsidRDefault="006C034A" w:rsidP="006C034A">
            <w:pPr>
              <w:rPr>
                <w:szCs w:val="18"/>
              </w:rPr>
            </w:pPr>
          </w:p>
        </w:tc>
      </w:tr>
      <w:tr w:rsidR="006C034A" w14:paraId="6CBA0FC4" w14:textId="77777777" w:rsidTr="00895A5F">
        <w:trPr>
          <w:trHeight w:val="845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A5814" w14:textId="77777777" w:rsidR="006C034A" w:rsidRDefault="006C034A" w:rsidP="006C034A">
            <w:pPr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91E484" w14:textId="77777777" w:rsidR="006C034A" w:rsidRDefault="006C034A" w:rsidP="006C034A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F848FD" w14:textId="77777777" w:rsidR="006C034A" w:rsidRDefault="006C034A" w:rsidP="006C034A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14CBC1" w14:textId="77777777" w:rsidR="006C034A" w:rsidRPr="00BC3E50" w:rsidRDefault="00754155" w:rsidP="006C034A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  <w:r>
              <w:rPr>
                <w:rFonts w:ascii="Caecilia-Heavy" w:hAnsi="Caecilia-Heavy"/>
                <w:sz w:val="30"/>
                <w:szCs w:val="30"/>
                <w:lang w:val="nl-NL"/>
              </w:rPr>
              <w:t>Onderhoud sportvelden</w:t>
            </w:r>
          </w:p>
          <w:p w14:paraId="2FD98DA5" w14:textId="77777777" w:rsidR="006C034A" w:rsidRPr="006C034A" w:rsidRDefault="006C034A" w:rsidP="006C034A">
            <w:pPr>
              <w:rPr>
                <w:rFonts w:ascii="Caecilia-Heavy" w:hAnsi="Caecilia-Heavy"/>
                <w:sz w:val="30"/>
                <w:szCs w:val="30"/>
                <w:lang w:val="nl-NL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BC74F" w14:textId="77777777" w:rsidR="006C034A" w:rsidRDefault="006C034A" w:rsidP="006C034A">
            <w:pPr>
              <w:rPr>
                <w:szCs w:val="18"/>
              </w:rPr>
            </w:pPr>
          </w:p>
        </w:tc>
      </w:tr>
      <w:tr w:rsidR="00895A5F" w14:paraId="5CF1626D" w14:textId="77777777" w:rsidTr="00895A5F">
        <w:trPr>
          <w:trHeight w:val="856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CBE3" w14:textId="77777777" w:rsidR="00895A5F" w:rsidRDefault="00895A5F" w:rsidP="00895A5F">
            <w:pPr>
              <w:ind w:left="284"/>
              <w:jc w:val="right"/>
              <w:rPr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C99CB5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D8C0C" w14:textId="77777777" w:rsidR="00895A5F" w:rsidRDefault="00895A5F" w:rsidP="00895A5F">
            <w:pPr>
              <w:rPr>
                <w:szCs w:val="18"/>
              </w:rPr>
            </w:pPr>
          </w:p>
        </w:tc>
        <w:tc>
          <w:tcPr>
            <w:tcW w:w="623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4255FD" w14:textId="77777777" w:rsidR="00895A5F" w:rsidRPr="0030277B" w:rsidRDefault="00895A5F" w:rsidP="00895A5F">
            <w:pPr>
              <w:rPr>
                <w:rFonts w:ascii="Caecilia-BoldItalic" w:hAnsi="Caecilia-BoldItalic"/>
                <w:sz w:val="22"/>
                <w:szCs w:val="22"/>
              </w:rPr>
            </w:pPr>
            <w:r>
              <w:rPr>
                <w:rFonts w:ascii="Caecilia-BoldItalic" w:hAnsi="Caecilia-BoldItalic"/>
                <w:sz w:val="22"/>
                <w:szCs w:val="22"/>
              </w:rPr>
              <w:t>Veiligheids- en gezondheidsplan</w:t>
            </w: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E9BC80" w14:textId="77777777" w:rsidR="00895A5F" w:rsidRDefault="00895A5F" w:rsidP="00895A5F">
            <w:pPr>
              <w:rPr>
                <w:szCs w:val="18"/>
              </w:rPr>
            </w:pPr>
          </w:p>
        </w:tc>
      </w:tr>
      <w:tr w:rsidR="00895A5F" w14:paraId="27DAAF3E" w14:textId="77777777" w:rsidTr="00895A5F">
        <w:trPr>
          <w:trHeight w:val="3316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9C70A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35A380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E2950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92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13A44C" w14:textId="77777777" w:rsidR="00895A5F" w:rsidRDefault="00895A5F" w:rsidP="00895A5F">
            <w:pPr>
              <w:pStyle w:val="Geenafstand"/>
            </w:pPr>
          </w:p>
        </w:tc>
        <w:tc>
          <w:tcPr>
            <w:tcW w:w="53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92E754" w14:textId="77777777" w:rsidR="00895A5F" w:rsidRDefault="00895A5F" w:rsidP="00895A5F">
            <w:pPr>
              <w:pStyle w:val="Geenafstand"/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154B0" w14:textId="77777777" w:rsidR="00895A5F" w:rsidRDefault="00895A5F" w:rsidP="00895A5F">
            <w:pPr>
              <w:pStyle w:val="Geenafstand"/>
            </w:pPr>
          </w:p>
        </w:tc>
      </w:tr>
      <w:tr w:rsidR="00895A5F" w14:paraId="00111CA7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1A60F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C3A56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6A127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92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C11993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</w:p>
        </w:tc>
        <w:tc>
          <w:tcPr>
            <w:tcW w:w="53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F1664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AA2B7" w14:textId="77777777" w:rsidR="00895A5F" w:rsidRDefault="00895A5F" w:rsidP="00895A5F">
            <w:pPr>
              <w:pStyle w:val="Geenafstand"/>
            </w:pPr>
          </w:p>
        </w:tc>
      </w:tr>
      <w:tr w:rsidR="00895A5F" w14:paraId="47AA260F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E1CD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7329E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BDA0E8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922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D29F07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proofErr w:type="spellStart"/>
            <w:r>
              <w:rPr>
                <w:i w:val="0"/>
                <w:sz w:val="17"/>
                <w:szCs w:val="17"/>
                <w:lang w:val="nl-NL"/>
              </w:rPr>
              <w:t>Projectnr</w:t>
            </w:r>
            <w:proofErr w:type="spellEnd"/>
            <w:r>
              <w:rPr>
                <w:i w:val="0"/>
                <w:sz w:val="17"/>
                <w:szCs w:val="17"/>
                <w:lang w:val="nl-NL"/>
              </w:rPr>
              <w:t>:</w:t>
            </w:r>
          </w:p>
        </w:tc>
        <w:tc>
          <w:tcPr>
            <w:tcW w:w="53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52B929A" w14:textId="77777777" w:rsidR="00895A5F" w:rsidRPr="006C034A" w:rsidRDefault="00754155" w:rsidP="00754155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  <w:r>
              <w:rPr>
                <w:i w:val="0"/>
                <w:sz w:val="17"/>
                <w:szCs w:val="17"/>
                <w:lang w:val="nl-NL"/>
              </w:rPr>
              <w:t>BEK047</w:t>
            </w: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40D98" w14:textId="77777777" w:rsidR="00895A5F" w:rsidRDefault="00895A5F" w:rsidP="00895A5F">
            <w:pPr>
              <w:pStyle w:val="Geenafstand"/>
            </w:pPr>
          </w:p>
        </w:tc>
      </w:tr>
      <w:tr w:rsidR="00895A5F" w14:paraId="3EB56901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2DCDF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4587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58492C" w14:textId="77777777" w:rsidR="00895A5F" w:rsidRDefault="00895A5F" w:rsidP="00895A5F">
            <w:pPr>
              <w:pStyle w:val="Geenafstand"/>
              <w:jc w:val="right"/>
            </w:pPr>
          </w:p>
        </w:tc>
        <w:sdt>
          <w:sdtPr>
            <w:rPr>
              <w:i w:val="0"/>
              <w:sz w:val="17"/>
              <w:szCs w:val="17"/>
            </w:rPr>
            <w:alias w:val="Publicatiedatum"/>
            <w:tag w:val=""/>
            <w:id w:val="1810512695"/>
            <w:placeholder>
              <w:docPart w:val="C7B5FFC3FAE14C53BAC1FC8BCF3BDA4E"/>
            </w:placeholder>
            <w:dataBinding w:prefixMappings="xmlns:ns0='http://schemas.microsoft.com/office/2006/coverPageProps' " w:xpath="/ns0:CoverPageProperties[1]/ns0:PublishDate[1]" w:storeItemID="{55AF091B-3C7A-41E3-B477-F2FDAA23CFDA}"/>
            <w:date w:fullDate="2020-11-06T00:00:00Z">
              <w:dateFormat w:val="dd-MM-yyyy"/>
              <w:lid w:val="nl-NL"/>
              <w:storeMappedDataAs w:val="dateTime"/>
              <w:calendar w:val="gregorian"/>
            </w:date>
          </w:sdtPr>
          <w:sdtEndPr/>
          <w:sdtContent>
            <w:tc>
              <w:tcPr>
                <w:tcW w:w="922" w:type="dxa"/>
                <w:tcMar>
                  <w:top w:w="0" w:type="dxa"/>
                  <w:left w:w="0" w:type="dxa"/>
                  <w:bottom w:w="0" w:type="dxa"/>
                  <w:right w:w="0" w:type="dxa"/>
                </w:tcMar>
              </w:tcPr>
              <w:p w14:paraId="65FC03DC" w14:textId="514787BB" w:rsidR="00895A5F" w:rsidRDefault="005D64C3" w:rsidP="00895A5F">
                <w:pPr>
                  <w:pStyle w:val="Geenafstand"/>
                  <w:rPr>
                    <w:i w:val="0"/>
                    <w:sz w:val="17"/>
                    <w:szCs w:val="17"/>
                  </w:rPr>
                </w:pPr>
                <w:r>
                  <w:rPr>
                    <w:i w:val="0"/>
                    <w:sz w:val="17"/>
                    <w:szCs w:val="17"/>
                    <w:lang w:val="nl-NL"/>
                  </w:rPr>
                  <w:t>06-11-2020</w:t>
                </w:r>
              </w:p>
            </w:tc>
          </w:sdtContent>
        </w:sdt>
        <w:tc>
          <w:tcPr>
            <w:tcW w:w="531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2CF7D3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2C1885" w14:textId="77777777" w:rsidR="00895A5F" w:rsidRDefault="00895A5F" w:rsidP="00895A5F">
            <w:pPr>
              <w:pStyle w:val="Geenafstand"/>
            </w:pPr>
          </w:p>
        </w:tc>
      </w:tr>
      <w:tr w:rsidR="00895A5F" w14:paraId="63744F72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A182A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CDE410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1B32DBA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1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E1256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4237F3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691C6D" w14:textId="77777777" w:rsidR="00895A5F" w:rsidRDefault="00895A5F" w:rsidP="00895A5F">
            <w:pPr>
              <w:pStyle w:val="Geenafstand"/>
            </w:pPr>
          </w:p>
        </w:tc>
      </w:tr>
      <w:tr w:rsidR="00895A5F" w14:paraId="01282ECE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18BE0E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3FD94E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C806459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1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9677BC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</w:p>
        </w:tc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C3320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22593" w14:textId="77777777" w:rsidR="00895A5F" w:rsidRDefault="00895A5F" w:rsidP="00895A5F">
            <w:pPr>
              <w:pStyle w:val="Geenafstand"/>
            </w:pPr>
          </w:p>
        </w:tc>
      </w:tr>
      <w:tr w:rsidR="00895A5F" w14:paraId="3D6B1CB1" w14:textId="77777777" w:rsidTr="00895A5F">
        <w:trPr>
          <w:trHeight w:val="227"/>
        </w:trPr>
        <w:tc>
          <w:tcPr>
            <w:tcW w:w="113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8435D" w14:textId="77777777" w:rsidR="00895A5F" w:rsidRDefault="00895A5F" w:rsidP="00895A5F">
            <w:pPr>
              <w:jc w:val="right"/>
              <w:rPr>
                <w:rFonts w:ascii="Caecilia-LightItalic" w:hAnsi="Caecilia-LightItalic"/>
                <w:sz w:val="10"/>
                <w:szCs w:val="10"/>
              </w:rPr>
            </w:pPr>
          </w:p>
        </w:tc>
        <w:tc>
          <w:tcPr>
            <w:tcW w:w="56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D3F45" w14:textId="77777777" w:rsidR="00895A5F" w:rsidRDefault="00895A5F" w:rsidP="00895A5F">
            <w:pPr>
              <w:jc w:val="center"/>
              <w:rPr>
                <w:rFonts w:ascii="Caecilia-LightItalic" w:hAnsi="Caecilia-LightItalic"/>
                <w:b/>
                <w:szCs w:val="18"/>
              </w:rPr>
            </w:pPr>
          </w:p>
        </w:tc>
        <w:tc>
          <w:tcPr>
            <w:tcW w:w="28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512270" w14:textId="77777777" w:rsidR="00895A5F" w:rsidRDefault="00895A5F" w:rsidP="00895A5F">
            <w:pPr>
              <w:pStyle w:val="Geenafstand"/>
              <w:jc w:val="right"/>
            </w:pPr>
          </w:p>
        </w:tc>
        <w:tc>
          <w:tcPr>
            <w:tcW w:w="1699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323DD" w14:textId="77777777" w:rsidR="00895A5F" w:rsidRPr="0030277B" w:rsidRDefault="00895A5F" w:rsidP="00895A5F">
            <w:pPr>
              <w:pStyle w:val="Geenafstand"/>
              <w:rPr>
                <w:i w:val="0"/>
                <w:sz w:val="17"/>
                <w:szCs w:val="17"/>
                <w:lang w:val="nl-NL"/>
              </w:rPr>
            </w:pPr>
          </w:p>
        </w:tc>
        <w:tc>
          <w:tcPr>
            <w:tcW w:w="45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3B4D2" w14:textId="77777777" w:rsidR="00895A5F" w:rsidRDefault="00895A5F" w:rsidP="00895A5F">
            <w:pPr>
              <w:pStyle w:val="Geenafstand"/>
              <w:rPr>
                <w:i w:val="0"/>
                <w:sz w:val="17"/>
                <w:szCs w:val="17"/>
              </w:rPr>
            </w:pPr>
          </w:p>
        </w:tc>
        <w:tc>
          <w:tcPr>
            <w:tcW w:w="12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CA678" w14:textId="77777777" w:rsidR="00895A5F" w:rsidRDefault="00895A5F" w:rsidP="00895A5F">
            <w:pPr>
              <w:pStyle w:val="Geenafstand"/>
            </w:pPr>
          </w:p>
        </w:tc>
      </w:tr>
    </w:tbl>
    <w:p w14:paraId="513876A2" w14:textId="77777777" w:rsidR="00DF4D22" w:rsidRDefault="00DF4D22" w:rsidP="00E30F71">
      <w:pPr>
        <w:tabs>
          <w:tab w:val="right" w:pos="9072"/>
        </w:tabs>
        <w:rPr>
          <w:rFonts w:cs="Caecilia-Roman"/>
          <w:sz w:val="17"/>
          <w:szCs w:val="17"/>
          <w:lang w:val="nl-NL"/>
        </w:rPr>
      </w:pPr>
    </w:p>
    <w:p w14:paraId="7E2C17DD" w14:textId="77777777" w:rsidR="005D72DE" w:rsidRDefault="005D72DE">
      <w:pPr>
        <w:autoSpaceDE/>
        <w:autoSpaceDN/>
        <w:adjustRightInd/>
        <w:rPr>
          <w:rFonts w:cs="Caecilia-Roman"/>
          <w:sz w:val="17"/>
          <w:szCs w:val="17"/>
          <w:lang w:val="nl-NL"/>
        </w:rPr>
        <w:sectPr w:rsidR="005D72DE" w:rsidSect="00DF4D22">
          <w:headerReference w:type="default" r:id="rId75"/>
          <w:footerReference w:type="default" r:id="rId76"/>
          <w:headerReference w:type="first" r:id="rId77"/>
          <w:footerReference w:type="first" r:id="rId78"/>
          <w:type w:val="oddPage"/>
          <w:pgSz w:w="11906" w:h="16838" w:code="9"/>
          <w:pgMar w:top="1440" w:right="1361" w:bottom="1474" w:left="1418" w:header="454" w:footer="284" w:gutter="0"/>
          <w:pgNumType w:fmt="lowerRoman"/>
          <w:cols w:space="708"/>
          <w:docGrid w:linePitch="360"/>
        </w:sectPr>
      </w:pPr>
    </w:p>
    <w:p w14:paraId="7C9C7284" w14:textId="77777777" w:rsidR="00E30F71" w:rsidRPr="008B6DED" w:rsidRDefault="00E30F71" w:rsidP="00E30F71">
      <w:pPr>
        <w:tabs>
          <w:tab w:val="left" w:pos="3118"/>
        </w:tabs>
        <w:ind w:left="566" w:hanging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lastRenderedPageBreak/>
        <w:t>1.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b/>
          <w:bCs/>
          <w:sz w:val="16"/>
          <w:szCs w:val="16"/>
          <w:lang w:val="nl-NL"/>
        </w:rPr>
        <w:t>Omschrijving van het (bouw)werk</w:t>
      </w:r>
    </w:p>
    <w:p w14:paraId="18E22E43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38158101" w14:textId="77777777" w:rsidR="0073018D" w:rsidRDefault="00E30F71" w:rsidP="00E30F71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Het (bouw)</w:t>
      </w:r>
      <w:r w:rsidR="006C034A">
        <w:rPr>
          <w:rFonts w:cs="Caecilia-Roman"/>
          <w:sz w:val="16"/>
          <w:szCs w:val="16"/>
          <w:lang w:val="nl-NL"/>
        </w:rPr>
        <w:t xml:space="preserve">werk omvat het </w:t>
      </w:r>
    </w:p>
    <w:p w14:paraId="2C02D3D6" w14:textId="77777777" w:rsidR="0073018D" w:rsidRPr="0073018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>- onderhoud natuurgrassportvelden</w:t>
      </w:r>
    </w:p>
    <w:p w14:paraId="038595BB" w14:textId="77777777" w:rsidR="0073018D" w:rsidRPr="0073018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>- onderhoud kunstgrassportvelden</w:t>
      </w:r>
    </w:p>
    <w:p w14:paraId="36CDEA5F" w14:textId="77777777" w:rsidR="0073018D" w:rsidRPr="0073018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 xml:space="preserve">- onderhoud </w:t>
      </w:r>
      <w:proofErr w:type="spellStart"/>
      <w:r w:rsidRPr="0073018D">
        <w:rPr>
          <w:rFonts w:cs="Caecilia-Roman"/>
          <w:sz w:val="16"/>
          <w:szCs w:val="16"/>
          <w:lang w:val="nl-NL"/>
        </w:rPr>
        <w:t>halfverharde</w:t>
      </w:r>
      <w:proofErr w:type="spellEnd"/>
      <w:r w:rsidRPr="0073018D">
        <w:rPr>
          <w:rFonts w:cs="Caecilia-Roman"/>
          <w:sz w:val="16"/>
          <w:szCs w:val="16"/>
          <w:lang w:val="nl-NL"/>
        </w:rPr>
        <w:t xml:space="preserve"> sportondergronden</w:t>
      </w:r>
    </w:p>
    <w:p w14:paraId="14A50446" w14:textId="77777777" w:rsidR="0073018D" w:rsidRPr="0073018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>- onderhoud atletiekbaan</w:t>
      </w:r>
    </w:p>
    <w:p w14:paraId="19A1A907" w14:textId="77777777" w:rsidR="0073018D" w:rsidRPr="0073018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>- onderhoud aan beplanting</w:t>
      </w:r>
    </w:p>
    <w:p w14:paraId="69DE42D7" w14:textId="77777777" w:rsidR="00E30F71" w:rsidRPr="008B6DED" w:rsidRDefault="0073018D" w:rsidP="0073018D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73018D">
        <w:rPr>
          <w:rFonts w:cs="Caecilia-Roman"/>
          <w:sz w:val="16"/>
          <w:szCs w:val="16"/>
          <w:lang w:val="nl-NL"/>
        </w:rPr>
        <w:t xml:space="preserve">- bemesting en grondbewerking </w:t>
      </w:r>
    </w:p>
    <w:p w14:paraId="0EB70F05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1FC7EF49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54338D66" w14:textId="77777777" w:rsidR="00E30F71" w:rsidRPr="008B6DED" w:rsidRDefault="00E30F71" w:rsidP="00E30F71">
      <w:pPr>
        <w:tabs>
          <w:tab w:val="left" w:pos="3118"/>
        </w:tabs>
        <w:ind w:left="566" w:hanging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2.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b/>
          <w:bCs/>
          <w:sz w:val="16"/>
          <w:szCs w:val="16"/>
          <w:lang w:val="nl-NL"/>
        </w:rPr>
        <w:t>Technische specificaties</w:t>
      </w:r>
    </w:p>
    <w:p w14:paraId="58C45FA4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0095EB67" w14:textId="77777777" w:rsidR="00E30F71" w:rsidRPr="008B6DED" w:rsidRDefault="00E30F71" w:rsidP="00E30F71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Zijn verwoord in het bestek, op de tekeningen, in de revisiegegevens.</w:t>
      </w:r>
    </w:p>
    <w:p w14:paraId="12747336" w14:textId="77777777" w:rsidR="00E30F71" w:rsidRPr="008B6DED" w:rsidRDefault="00E30F71" w:rsidP="00E30F71">
      <w:pPr>
        <w:tabs>
          <w:tab w:val="left" w:pos="3118"/>
        </w:tabs>
        <w:ind w:left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Een exemplaar van al deze stukken behoort tot en dient bewaard te blijven bij dit V&amp;G-dossier.</w:t>
      </w:r>
    </w:p>
    <w:p w14:paraId="18749937" w14:textId="77777777" w:rsidR="00E30F71" w:rsidRPr="008B6DED" w:rsidRDefault="00E30F71" w:rsidP="00E30F71">
      <w:pPr>
        <w:tabs>
          <w:tab w:val="left" w:pos="3118"/>
        </w:tabs>
        <w:ind w:left="1134"/>
        <w:rPr>
          <w:rFonts w:cs="Caecilia-Roman"/>
          <w:sz w:val="16"/>
          <w:szCs w:val="16"/>
          <w:lang w:val="nl-NL"/>
        </w:rPr>
      </w:pPr>
    </w:p>
    <w:p w14:paraId="4C26939B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7EF9817A" w14:textId="77777777" w:rsidR="00E30F71" w:rsidRPr="008B6DED" w:rsidRDefault="00E30F71" w:rsidP="00E30F71">
      <w:pPr>
        <w:tabs>
          <w:tab w:val="left" w:pos="3118"/>
        </w:tabs>
        <w:ind w:left="566" w:hanging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3.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b/>
          <w:bCs/>
          <w:sz w:val="16"/>
          <w:szCs w:val="16"/>
          <w:lang w:val="nl-NL"/>
        </w:rPr>
        <w:t xml:space="preserve">Aangebrachte structurele voorzieningen t.b.v. risicovolle situaties in de </w:t>
      </w:r>
      <w:r w:rsidR="008B791A" w:rsidRPr="008B6DED">
        <w:rPr>
          <w:rFonts w:cs="Caecilia-Roman"/>
          <w:b/>
          <w:bCs/>
          <w:sz w:val="16"/>
          <w:szCs w:val="16"/>
          <w:lang w:val="nl-NL"/>
        </w:rPr>
        <w:t>beheer fase</w:t>
      </w:r>
    </w:p>
    <w:p w14:paraId="44E91783" w14:textId="77777777" w:rsidR="00E30F71" w:rsidRPr="008B6DED" w:rsidRDefault="00BC3E50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  <w:r>
        <w:rPr>
          <w:rFonts w:cs="Caecilia-Roman"/>
          <w:sz w:val="16"/>
          <w:szCs w:val="16"/>
          <w:lang w:val="nl-NL"/>
        </w:rPr>
        <w:tab/>
        <w:t>………………</w:t>
      </w:r>
    </w:p>
    <w:p w14:paraId="3D37CF89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21219788" w14:textId="77777777" w:rsidR="00E30F71" w:rsidRPr="008B6DED" w:rsidRDefault="00E30F71" w:rsidP="00E30F71">
      <w:pPr>
        <w:tabs>
          <w:tab w:val="left" w:pos="3118"/>
        </w:tabs>
        <w:ind w:left="566" w:hanging="566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4.</w:t>
      </w:r>
      <w:r w:rsidRPr="008B6DED">
        <w:rPr>
          <w:rFonts w:cs="Caecilia-Roman"/>
          <w:sz w:val="16"/>
          <w:szCs w:val="16"/>
          <w:lang w:val="nl-NL"/>
        </w:rPr>
        <w:tab/>
      </w:r>
      <w:r w:rsidRPr="008B6DED">
        <w:rPr>
          <w:rFonts w:cs="Caecilia-Roman"/>
          <w:b/>
          <w:bCs/>
          <w:sz w:val="16"/>
          <w:szCs w:val="16"/>
          <w:lang w:val="nl-NL"/>
        </w:rPr>
        <w:t>Risico's met betrekking tot onderhoud/renovatie (optie)</w:t>
      </w:r>
    </w:p>
    <w:p w14:paraId="20BF114D" w14:textId="77777777" w:rsidR="00E30F71" w:rsidRPr="008B6DED" w:rsidRDefault="00E30F71" w:rsidP="00E30F71">
      <w:pPr>
        <w:tabs>
          <w:tab w:val="left" w:pos="3118"/>
        </w:tabs>
        <w:rPr>
          <w:rFonts w:cs="Caecilia-Roman"/>
          <w:sz w:val="16"/>
          <w:szCs w:val="16"/>
          <w:lang w:val="nl-NL"/>
        </w:rPr>
      </w:pPr>
    </w:p>
    <w:p w14:paraId="5D078918" w14:textId="77777777" w:rsidR="00E30F71" w:rsidRPr="008B6DED" w:rsidRDefault="00E30F71" w:rsidP="00E30F71">
      <w:pPr>
        <w:tabs>
          <w:tab w:val="left" w:pos="3118"/>
        </w:tabs>
        <w:ind w:left="1134" w:hanging="568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-</w:t>
      </w:r>
      <w:r w:rsidRPr="008B6DED">
        <w:rPr>
          <w:rFonts w:cs="Caecilia-Roman"/>
          <w:sz w:val="16"/>
          <w:szCs w:val="16"/>
          <w:lang w:val="nl-NL"/>
        </w:rPr>
        <w:tab/>
        <w:t>Bij het betreden van de rioolleidingen gevaren t.a.v. inade</w:t>
      </w:r>
      <w:r w:rsidRPr="008B6DED">
        <w:rPr>
          <w:rFonts w:cs="Caecilia-Roman"/>
          <w:sz w:val="16"/>
          <w:szCs w:val="16"/>
          <w:lang w:val="nl-NL"/>
        </w:rPr>
        <w:softHyphen/>
        <w:t>ming van schadelijke dampen, verdrinking etc. Situatie beveiligen door te werken volgens uitgave VIB 16, veilig werken in putten en riolen. Afsluiten water toevoerende riolen.</w:t>
      </w:r>
    </w:p>
    <w:p w14:paraId="05233A8F" w14:textId="77777777" w:rsidR="00E30F71" w:rsidRPr="008B6DED" w:rsidRDefault="00E30F71" w:rsidP="00E30F71">
      <w:pPr>
        <w:tabs>
          <w:tab w:val="left" w:pos="3118"/>
        </w:tabs>
        <w:ind w:left="1134" w:hanging="568"/>
        <w:rPr>
          <w:rFonts w:cs="Caecilia-Roman"/>
          <w:sz w:val="16"/>
          <w:szCs w:val="16"/>
          <w:lang w:val="nl-NL"/>
        </w:rPr>
      </w:pPr>
      <w:r w:rsidRPr="008B6DED">
        <w:rPr>
          <w:rFonts w:cs="Caecilia-Roman"/>
          <w:sz w:val="16"/>
          <w:szCs w:val="16"/>
          <w:lang w:val="nl-NL"/>
        </w:rPr>
        <w:t>-</w:t>
      </w:r>
      <w:r w:rsidRPr="008B6DED">
        <w:rPr>
          <w:rFonts w:cs="Caecilia-Roman"/>
          <w:sz w:val="16"/>
          <w:szCs w:val="16"/>
          <w:lang w:val="nl-NL"/>
        </w:rPr>
        <w:tab/>
        <w:t>Bij werkzaamheden in de grond en/of grondwater contact met aanwezige bodemver</w:t>
      </w:r>
      <w:r w:rsidRPr="008B6DED">
        <w:rPr>
          <w:rFonts w:cs="Caecilia-Roman"/>
          <w:sz w:val="16"/>
          <w:szCs w:val="16"/>
          <w:lang w:val="nl-NL"/>
        </w:rPr>
        <w:softHyphen/>
        <w:t>ontreini</w:t>
      </w:r>
      <w:r w:rsidRPr="008B6DED">
        <w:rPr>
          <w:rFonts w:cs="Caecilia-Roman"/>
          <w:sz w:val="16"/>
          <w:szCs w:val="16"/>
          <w:lang w:val="nl-NL"/>
        </w:rPr>
        <w:softHyphen/>
        <w:t>ging zoals aangegeven in het bestek.</w:t>
      </w:r>
      <w:bookmarkEnd w:id="2"/>
    </w:p>
    <w:sectPr w:rsidR="00E30F71" w:rsidRPr="008B6DED" w:rsidSect="00CE5C93">
      <w:headerReference w:type="even" r:id="rId79"/>
      <w:headerReference w:type="default" r:id="rId80"/>
      <w:footerReference w:type="even" r:id="rId81"/>
      <w:pgSz w:w="11906" w:h="16838" w:code="9"/>
      <w:pgMar w:top="1440" w:right="1361" w:bottom="1474" w:left="1418" w:header="1440" w:footer="1417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519DF6" w14:textId="77777777" w:rsidR="00754155" w:rsidRDefault="00754155" w:rsidP="00F65CDF">
      <w:r>
        <w:separator/>
      </w:r>
    </w:p>
    <w:p w14:paraId="4325CFB7" w14:textId="77777777" w:rsidR="00754155" w:rsidRDefault="00754155"/>
  </w:endnote>
  <w:endnote w:type="continuationSeparator" w:id="0">
    <w:p w14:paraId="08DA36DC" w14:textId="77777777" w:rsidR="00754155" w:rsidRDefault="00754155" w:rsidP="00F65CDF">
      <w:r>
        <w:continuationSeparator/>
      </w:r>
    </w:p>
    <w:p w14:paraId="36773E9C" w14:textId="77777777" w:rsidR="00754155" w:rsidRDefault="007541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ecilia-Roman CE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467720E9" w14:textId="77777777" w:rsidTr="00715FF9">
      <w:trPr>
        <w:trHeight w:val="286"/>
      </w:trPr>
      <w:tc>
        <w:tcPr>
          <w:tcW w:w="10598" w:type="dxa"/>
          <w:vAlign w:val="bottom"/>
        </w:tcPr>
        <w:p w14:paraId="176DFCF8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718E67EB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7F359A8D" w14:textId="4312251E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568111965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63367710" w14:textId="77777777" w:rsidR="00754155" w:rsidRDefault="00754155" w:rsidP="00715FF9">
    <w:pPr>
      <w:pStyle w:val="Voettekst"/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858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39"/>
      <w:gridCol w:w="2268"/>
      <w:gridCol w:w="2551"/>
    </w:tblGrid>
    <w:tr w:rsidR="00754155" w14:paraId="6AD3DA2F" w14:textId="77777777" w:rsidTr="00D46810">
      <w:trPr>
        <w:trHeight w:val="271"/>
      </w:trPr>
      <w:tc>
        <w:tcPr>
          <w:tcW w:w="9039" w:type="dxa"/>
          <w:vAlign w:val="bottom"/>
        </w:tcPr>
        <w:p w14:paraId="4222058C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2268" w:type="dxa"/>
          <w:vAlign w:val="bottom"/>
        </w:tcPr>
        <w:p w14:paraId="2E3BAEC4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2551" w:type="dxa"/>
          <w:vAlign w:val="bottom"/>
        </w:tcPr>
        <w:p w14:paraId="42AC660D" w14:textId="729AAB4B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83256146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5C6638A1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319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1417"/>
      <w:gridCol w:w="1840"/>
    </w:tblGrid>
    <w:tr w:rsidR="00754155" w14:paraId="5D1C7767" w14:textId="77777777" w:rsidTr="00D46810">
      <w:trPr>
        <w:trHeight w:val="286"/>
      </w:trPr>
      <w:tc>
        <w:tcPr>
          <w:tcW w:w="6062" w:type="dxa"/>
          <w:vAlign w:val="bottom"/>
        </w:tcPr>
        <w:p w14:paraId="26E12D41" w14:textId="77777777" w:rsidR="00754155" w:rsidRPr="00566BBE" w:rsidRDefault="00754155" w:rsidP="00217041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Opgesteld door: </w:t>
          </w:r>
        </w:p>
      </w:tc>
      <w:tc>
        <w:tcPr>
          <w:tcW w:w="1417" w:type="dxa"/>
          <w:vAlign w:val="bottom"/>
        </w:tcPr>
        <w:p w14:paraId="2791CFEF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0" w:type="dxa"/>
          <w:vAlign w:val="bottom"/>
        </w:tcPr>
        <w:p w14:paraId="1FE2DBF1" w14:textId="4FF5F7A7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289026325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281D95DE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281253FF" w14:textId="77777777" w:rsidTr="00715FF9">
      <w:trPr>
        <w:trHeight w:val="286"/>
      </w:trPr>
      <w:tc>
        <w:tcPr>
          <w:tcW w:w="10598" w:type="dxa"/>
          <w:vAlign w:val="bottom"/>
        </w:tcPr>
        <w:p w14:paraId="069BE45B" w14:textId="77777777" w:rsidR="00754155" w:rsidRPr="00217041" w:rsidRDefault="00754155" w:rsidP="00715FF9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276" w:type="dxa"/>
          <w:vAlign w:val="bottom"/>
        </w:tcPr>
        <w:p w14:paraId="25941C73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3E1433C1" w14:textId="15AAB31D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293761596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622D3227" w14:textId="77777777" w:rsidR="00754155" w:rsidRDefault="00754155" w:rsidP="00715FF9">
    <w:pPr>
      <w:pStyle w:val="Voettekst"/>
    </w:pP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6D150E3E" w14:textId="77777777" w:rsidTr="00D46810">
      <w:trPr>
        <w:trHeight w:val="286"/>
      </w:trPr>
      <w:tc>
        <w:tcPr>
          <w:tcW w:w="10598" w:type="dxa"/>
          <w:vAlign w:val="bottom"/>
        </w:tcPr>
        <w:p w14:paraId="7DC8CF6C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1BCA62BD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3E3AB3EB" w14:textId="19CF4BD7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90078724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5BD0527D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550522F7" w14:textId="77777777" w:rsidTr="000832DF">
      <w:trPr>
        <w:trHeight w:val="286"/>
      </w:trPr>
      <w:tc>
        <w:tcPr>
          <w:tcW w:w="10598" w:type="dxa"/>
          <w:vAlign w:val="bottom"/>
        </w:tcPr>
        <w:p w14:paraId="59653FF8" w14:textId="77777777" w:rsidR="00754155" w:rsidRPr="00217041" w:rsidRDefault="00754155" w:rsidP="00566BBE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276" w:type="dxa"/>
          <w:vAlign w:val="bottom"/>
        </w:tcPr>
        <w:p w14:paraId="1C53EB6E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5A7BA8BC" w14:textId="69CAC672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57525114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411B426F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881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78"/>
      <w:gridCol w:w="1134"/>
      <w:gridCol w:w="1899"/>
    </w:tblGrid>
    <w:tr w:rsidR="00754155" w14:paraId="438C4AB1" w14:textId="77777777" w:rsidTr="00BE6D82">
      <w:trPr>
        <w:trHeight w:val="286"/>
      </w:trPr>
      <w:tc>
        <w:tcPr>
          <w:tcW w:w="5778" w:type="dxa"/>
          <w:vAlign w:val="bottom"/>
        </w:tcPr>
        <w:p w14:paraId="7DEAB603" w14:textId="77777777" w:rsidR="00754155" w:rsidRPr="00217041" w:rsidRDefault="00754155" w:rsidP="00BE6D82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134" w:type="dxa"/>
          <w:vAlign w:val="bottom"/>
        </w:tcPr>
        <w:p w14:paraId="30558F32" w14:textId="77777777" w:rsidR="00754155" w:rsidRPr="00566BBE" w:rsidRDefault="00754155" w:rsidP="00BE6D82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99" w:type="dxa"/>
          <w:vAlign w:val="bottom"/>
        </w:tcPr>
        <w:p w14:paraId="5D633F9D" w14:textId="6C9CE077" w:rsidR="00754155" w:rsidRPr="00566BBE" w:rsidRDefault="00754155" w:rsidP="00BE6D82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82130075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781A4E46" w14:textId="77777777" w:rsidR="00754155" w:rsidRDefault="00754155" w:rsidP="00715FF9">
    <w:pPr>
      <w:pStyle w:val="Voettekst"/>
    </w:pP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881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78"/>
      <w:gridCol w:w="1276"/>
      <w:gridCol w:w="1757"/>
    </w:tblGrid>
    <w:tr w:rsidR="00754155" w14:paraId="3F6BF740" w14:textId="77777777" w:rsidTr="000832DF">
      <w:trPr>
        <w:trHeight w:val="286"/>
      </w:trPr>
      <w:tc>
        <w:tcPr>
          <w:tcW w:w="5778" w:type="dxa"/>
          <w:vAlign w:val="bottom"/>
        </w:tcPr>
        <w:p w14:paraId="5AB2116D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7C536726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757" w:type="dxa"/>
          <w:vAlign w:val="bottom"/>
        </w:tcPr>
        <w:p w14:paraId="26A913DE" w14:textId="0C029985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495761150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2BF936A8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8811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778"/>
      <w:gridCol w:w="1134"/>
      <w:gridCol w:w="1899"/>
    </w:tblGrid>
    <w:tr w:rsidR="00754155" w14:paraId="6E4602E2" w14:textId="77777777" w:rsidTr="000832DF">
      <w:trPr>
        <w:trHeight w:val="286"/>
      </w:trPr>
      <w:tc>
        <w:tcPr>
          <w:tcW w:w="5778" w:type="dxa"/>
          <w:vAlign w:val="bottom"/>
        </w:tcPr>
        <w:p w14:paraId="715BDC44" w14:textId="77777777" w:rsidR="00754155" w:rsidRPr="00217041" w:rsidRDefault="00754155" w:rsidP="00566BBE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134" w:type="dxa"/>
          <w:vAlign w:val="bottom"/>
        </w:tcPr>
        <w:p w14:paraId="6C1E2273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99" w:type="dxa"/>
          <w:vAlign w:val="bottom"/>
        </w:tcPr>
        <w:p w14:paraId="5B1C7875" w14:textId="2F08EDA4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38186013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0EE984E7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042DAA98" w14:textId="77777777" w:rsidTr="00715FF9">
      <w:trPr>
        <w:trHeight w:val="286"/>
      </w:trPr>
      <w:tc>
        <w:tcPr>
          <w:tcW w:w="10598" w:type="dxa"/>
          <w:vAlign w:val="bottom"/>
        </w:tcPr>
        <w:p w14:paraId="3D61C03D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6A18BB73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51DC1C11" w14:textId="6B243C89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084023015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66F64AB4" w14:textId="77777777" w:rsidR="00754155" w:rsidRDefault="00754155" w:rsidP="00715FF9">
    <w:pPr>
      <w:pStyle w:val="Voettekst"/>
    </w:pP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36F82F" w14:textId="77777777" w:rsidR="00754155" w:rsidRPr="0071036B" w:rsidRDefault="00754155" w:rsidP="0071036B">
    <w:pPr>
      <w:pStyle w:val="Voettekst"/>
      <w:rPr>
        <w:lang w:val="nl-N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3931F" w14:textId="77777777" w:rsidR="00754155" w:rsidRDefault="00754155">
    <w:pPr>
      <w:pStyle w:val="Voettekst"/>
    </w:pPr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739CF7" w14:textId="77777777" w:rsidR="00754155" w:rsidRPr="0071036B" w:rsidRDefault="00754155" w:rsidP="0071036B">
    <w:pPr>
      <w:pStyle w:val="Voettekst"/>
      <w:rPr>
        <w:lang w:val="nl-NL"/>
      </w:rPr>
    </w:pP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3DB085" w14:textId="77777777" w:rsidR="00754155" w:rsidRDefault="00754155">
    <w:pPr>
      <w:pStyle w:val="Voettekst"/>
    </w:pP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51E9B1EA" w14:textId="77777777" w:rsidTr="00715FF9">
      <w:trPr>
        <w:trHeight w:val="286"/>
      </w:trPr>
      <w:tc>
        <w:tcPr>
          <w:tcW w:w="10598" w:type="dxa"/>
          <w:vAlign w:val="bottom"/>
        </w:tcPr>
        <w:p w14:paraId="1AAEB669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3B98A8E5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6A942F5B" w14:textId="2879E7FE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1021087531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0D5B4184" w14:textId="77777777" w:rsidR="00754155" w:rsidRDefault="00754155" w:rsidP="00715FF9">
    <w:pPr>
      <w:pStyle w:val="Voettekst"/>
    </w:pP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4390F7F1" w14:textId="77777777" w:rsidTr="004242BE">
      <w:trPr>
        <w:trHeight w:val="286"/>
      </w:trPr>
      <w:tc>
        <w:tcPr>
          <w:tcW w:w="10598" w:type="dxa"/>
          <w:vAlign w:val="bottom"/>
        </w:tcPr>
        <w:p w14:paraId="2410F726" w14:textId="77777777" w:rsidR="00754155" w:rsidRPr="00566BBE" w:rsidRDefault="00754155" w:rsidP="004242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39E644FF" w14:textId="77777777" w:rsidR="00754155" w:rsidRPr="00566BBE" w:rsidRDefault="00754155" w:rsidP="004242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51F1C7F6" w14:textId="4526DBAC" w:rsidR="00754155" w:rsidRPr="00566BBE" w:rsidRDefault="00754155" w:rsidP="004242BE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32728393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2B84AEA5" w14:textId="77777777" w:rsidR="00754155" w:rsidRDefault="00754155" w:rsidP="00776A24">
    <w:pPr>
      <w:pStyle w:val="Voettekst"/>
    </w:pPr>
  </w:p>
  <w:p w14:paraId="1C2CBE78" w14:textId="77777777" w:rsidR="00754155" w:rsidRPr="00715FF9" w:rsidRDefault="00754155" w:rsidP="00070014">
    <w:pPr>
      <w:pStyle w:val="Voettekst"/>
      <w:rPr>
        <w:lang w:val="nl-NL"/>
      </w:rPr>
    </w:pPr>
  </w:p>
</w:ftr>
</file>

<file path=word/footer2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113268FD" w14:textId="77777777" w:rsidTr="00715FF9">
      <w:trPr>
        <w:trHeight w:val="286"/>
      </w:trPr>
      <w:tc>
        <w:tcPr>
          <w:tcW w:w="10598" w:type="dxa"/>
          <w:vAlign w:val="bottom"/>
        </w:tcPr>
        <w:p w14:paraId="17942CA7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276" w:type="dxa"/>
          <w:vAlign w:val="bottom"/>
        </w:tcPr>
        <w:p w14:paraId="2A81D025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511AEE3D" w14:textId="68AA4D7E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245759942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55F268AF" w14:textId="77777777" w:rsidR="00754155" w:rsidRDefault="00754155" w:rsidP="00715FF9">
    <w:pPr>
      <w:pStyle w:val="Voettekst"/>
    </w:pPr>
  </w:p>
</w:ftr>
</file>

<file path=word/footer2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400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7513"/>
    </w:tblGrid>
    <w:tr w:rsidR="00754155" w14:paraId="6F16058A" w14:textId="77777777" w:rsidTr="00DF4D22">
      <w:trPr>
        <w:trHeight w:val="286"/>
      </w:trPr>
      <w:tc>
        <w:tcPr>
          <w:tcW w:w="4503" w:type="dxa"/>
          <w:vAlign w:val="bottom"/>
        </w:tcPr>
        <w:p w14:paraId="4DF771CB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984" w:type="dxa"/>
          <w:vAlign w:val="bottom"/>
        </w:tcPr>
        <w:p w14:paraId="28D55775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7513" w:type="dxa"/>
          <w:vAlign w:val="bottom"/>
        </w:tcPr>
        <w:p w14:paraId="1B88EDC3" w14:textId="2993E0F9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05596698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3ADF65B6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2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18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2693"/>
    </w:tblGrid>
    <w:tr w:rsidR="00754155" w14:paraId="3FCAEFEE" w14:textId="77777777" w:rsidTr="00DF4D22">
      <w:trPr>
        <w:trHeight w:val="286"/>
      </w:trPr>
      <w:tc>
        <w:tcPr>
          <w:tcW w:w="4503" w:type="dxa"/>
          <w:vAlign w:val="bottom"/>
        </w:tcPr>
        <w:p w14:paraId="7BBE4FC3" w14:textId="77777777" w:rsidR="00754155" w:rsidRPr="00DB22C4" w:rsidRDefault="00754155" w:rsidP="00566BBE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984" w:type="dxa"/>
          <w:vAlign w:val="bottom"/>
        </w:tcPr>
        <w:p w14:paraId="4F06F5DB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2693" w:type="dxa"/>
          <w:vAlign w:val="bottom"/>
        </w:tcPr>
        <w:p w14:paraId="5912C2E0" w14:textId="5BBEBED3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207246033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67634E28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2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61BF6C3C" w14:textId="77777777" w:rsidTr="00925115">
      <w:trPr>
        <w:trHeight w:val="286"/>
      </w:trPr>
      <w:tc>
        <w:tcPr>
          <w:tcW w:w="10598" w:type="dxa"/>
          <w:vAlign w:val="bottom"/>
        </w:tcPr>
        <w:p w14:paraId="67223F92" w14:textId="77777777" w:rsidR="00754155" w:rsidRPr="00DB22C4" w:rsidRDefault="00754155" w:rsidP="00925115">
          <w:pPr>
            <w:pStyle w:val="Voettekst"/>
            <w:rPr>
              <w:sz w:val="17"/>
              <w:szCs w:val="17"/>
              <w:lang w:val="nl-NL"/>
            </w:rPr>
          </w:pPr>
          <w:r w:rsidRPr="00566BBE">
            <w:rPr>
              <w:sz w:val="17"/>
              <w:szCs w:val="17"/>
            </w:rPr>
            <w:t>Opgeste</w:t>
          </w:r>
          <w:r>
            <w:rPr>
              <w:sz w:val="17"/>
              <w:szCs w:val="17"/>
            </w:rPr>
            <w:t xml:space="preserve">ld door: </w:t>
          </w:r>
        </w:p>
      </w:tc>
      <w:tc>
        <w:tcPr>
          <w:tcW w:w="1276" w:type="dxa"/>
          <w:vAlign w:val="bottom"/>
        </w:tcPr>
        <w:p w14:paraId="27EDBB8D" w14:textId="77777777" w:rsidR="00754155" w:rsidRPr="00566BBE" w:rsidRDefault="00754155" w:rsidP="00925115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6640DF32" w14:textId="648835F1" w:rsidR="00754155" w:rsidRPr="00566BBE" w:rsidRDefault="00754155" w:rsidP="00925115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57185419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07A8294B" w14:textId="77777777" w:rsidR="00754155" w:rsidRPr="00CE5C93" w:rsidRDefault="00754155" w:rsidP="005E0397">
    <w:pPr>
      <w:pStyle w:val="Voettekst"/>
    </w:pPr>
  </w:p>
</w:ftr>
</file>

<file path=word/footer2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0F3B88AA" w14:textId="77777777" w:rsidTr="00925115">
      <w:trPr>
        <w:trHeight w:val="286"/>
      </w:trPr>
      <w:tc>
        <w:tcPr>
          <w:tcW w:w="10598" w:type="dxa"/>
          <w:vAlign w:val="bottom"/>
        </w:tcPr>
        <w:p w14:paraId="054D4FCE" w14:textId="77777777" w:rsidR="00754155" w:rsidRPr="00DB22C4" w:rsidRDefault="00754155" w:rsidP="00925115">
          <w:pPr>
            <w:pStyle w:val="Voettekst"/>
            <w:rPr>
              <w:sz w:val="17"/>
              <w:szCs w:val="17"/>
              <w:lang w:val="nl-NL"/>
            </w:rPr>
          </w:pPr>
          <w:r w:rsidRPr="00566BBE">
            <w:rPr>
              <w:sz w:val="17"/>
              <w:szCs w:val="17"/>
            </w:rPr>
            <w:t>Opgesteld door</w:t>
          </w:r>
          <w:r>
            <w:rPr>
              <w:sz w:val="17"/>
              <w:szCs w:val="17"/>
            </w:rPr>
            <w:t xml:space="preserve">: </w:t>
          </w:r>
        </w:p>
      </w:tc>
      <w:tc>
        <w:tcPr>
          <w:tcW w:w="1276" w:type="dxa"/>
          <w:vAlign w:val="bottom"/>
        </w:tcPr>
        <w:p w14:paraId="01FB4D8F" w14:textId="77777777" w:rsidR="00754155" w:rsidRPr="00566BBE" w:rsidRDefault="00754155" w:rsidP="00925115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20DB1183" w14:textId="0D1A9AD4" w:rsidR="00754155" w:rsidRPr="00566BBE" w:rsidRDefault="00754155" w:rsidP="00925115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31545729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79F6A377" w14:textId="77777777" w:rsidR="00754155" w:rsidRPr="00CE5C93" w:rsidRDefault="00754155" w:rsidP="005E0397">
    <w:pPr>
      <w:pStyle w:val="Voettekst"/>
    </w:pPr>
  </w:p>
</w:ftr>
</file>

<file path=word/footer2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6E1F722C" w14:textId="77777777" w:rsidTr="00715FF9">
      <w:trPr>
        <w:trHeight w:val="286"/>
      </w:trPr>
      <w:tc>
        <w:tcPr>
          <w:tcW w:w="10598" w:type="dxa"/>
          <w:vAlign w:val="bottom"/>
        </w:tcPr>
        <w:p w14:paraId="702B4D11" w14:textId="77777777" w:rsidR="00754155" w:rsidRPr="00DB22C4" w:rsidRDefault="00754155" w:rsidP="00715FF9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276" w:type="dxa"/>
          <w:vAlign w:val="bottom"/>
        </w:tcPr>
        <w:p w14:paraId="483881DB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3ADA91FD" w14:textId="1A45399D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102748625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476BE4F7" w14:textId="77777777" w:rsidR="00754155" w:rsidRDefault="00754155" w:rsidP="00715FF9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4DBEA9" w14:textId="77777777" w:rsidR="00754155" w:rsidRDefault="00754155">
    <w:pPr>
      <w:pStyle w:val="Voettekst"/>
    </w:pPr>
  </w:p>
</w:ftr>
</file>

<file path=word/footer3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4142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7655"/>
    </w:tblGrid>
    <w:tr w:rsidR="00754155" w14:paraId="356C254D" w14:textId="77777777" w:rsidTr="00DF4D22">
      <w:trPr>
        <w:trHeight w:val="286"/>
      </w:trPr>
      <w:tc>
        <w:tcPr>
          <w:tcW w:w="4503" w:type="dxa"/>
          <w:vAlign w:val="bottom"/>
        </w:tcPr>
        <w:p w14:paraId="39CD4313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984" w:type="dxa"/>
          <w:vAlign w:val="bottom"/>
        </w:tcPr>
        <w:p w14:paraId="1293015A" w14:textId="77777777" w:rsidR="00754155" w:rsidRPr="00B3403B" w:rsidRDefault="00754155" w:rsidP="00566BBE">
          <w:pPr>
            <w:pStyle w:val="Voettekst"/>
            <w:rPr>
              <w:sz w:val="17"/>
              <w:szCs w:val="17"/>
              <w:lang w:val="nl-NL"/>
            </w:rPr>
          </w:pPr>
          <w:r w:rsidRPr="00566BBE">
            <w:rPr>
              <w:sz w:val="17"/>
              <w:szCs w:val="17"/>
            </w:rPr>
            <w:t>Ver</w:t>
          </w:r>
          <w:r>
            <w:rPr>
              <w:sz w:val="17"/>
              <w:szCs w:val="17"/>
            </w:rPr>
            <w:t xml:space="preserve">sie: 1 </w:t>
          </w:r>
        </w:p>
      </w:tc>
      <w:tc>
        <w:tcPr>
          <w:tcW w:w="7655" w:type="dxa"/>
          <w:vAlign w:val="bottom"/>
        </w:tcPr>
        <w:p w14:paraId="2CA79E2E" w14:textId="6626E80D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50100859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10DFC59B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3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18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2693"/>
    </w:tblGrid>
    <w:tr w:rsidR="00754155" w14:paraId="6995F9E8" w14:textId="77777777" w:rsidTr="00925115">
      <w:trPr>
        <w:trHeight w:val="286"/>
      </w:trPr>
      <w:tc>
        <w:tcPr>
          <w:tcW w:w="4503" w:type="dxa"/>
          <w:vAlign w:val="bottom"/>
        </w:tcPr>
        <w:p w14:paraId="6BCC119B" w14:textId="77777777" w:rsidR="00754155" w:rsidRPr="00DB22C4" w:rsidRDefault="00754155" w:rsidP="00925115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984" w:type="dxa"/>
          <w:vAlign w:val="bottom"/>
        </w:tcPr>
        <w:p w14:paraId="0ECC61D2" w14:textId="77777777" w:rsidR="00754155" w:rsidRPr="00566BBE" w:rsidRDefault="00754155" w:rsidP="00925115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2693" w:type="dxa"/>
          <w:vAlign w:val="bottom"/>
        </w:tcPr>
        <w:p w14:paraId="51D1682A" w14:textId="352D378A" w:rsidR="00754155" w:rsidRPr="00566BBE" w:rsidRDefault="00754155" w:rsidP="00925115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23668233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39A133A4" w14:textId="77777777" w:rsidR="00754155" w:rsidRPr="00CE5C93" w:rsidRDefault="00754155" w:rsidP="005E0397">
    <w:pPr>
      <w:pStyle w:val="Voettekst"/>
    </w:pPr>
  </w:p>
</w:ftr>
</file>

<file path=word/footer3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18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2693"/>
    </w:tblGrid>
    <w:tr w:rsidR="00754155" w14:paraId="46C5F3EA" w14:textId="77777777" w:rsidTr="00925115">
      <w:trPr>
        <w:trHeight w:val="286"/>
      </w:trPr>
      <w:tc>
        <w:tcPr>
          <w:tcW w:w="4503" w:type="dxa"/>
          <w:vAlign w:val="bottom"/>
        </w:tcPr>
        <w:p w14:paraId="16A58B09" w14:textId="77777777" w:rsidR="00754155" w:rsidRPr="00DB22C4" w:rsidRDefault="00754155" w:rsidP="00925115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984" w:type="dxa"/>
          <w:vAlign w:val="bottom"/>
        </w:tcPr>
        <w:p w14:paraId="67D38586" w14:textId="77777777" w:rsidR="00754155" w:rsidRPr="00566BBE" w:rsidRDefault="00754155" w:rsidP="00925115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2693" w:type="dxa"/>
          <w:vAlign w:val="bottom"/>
        </w:tcPr>
        <w:p w14:paraId="38B65ACB" w14:textId="078A4713" w:rsidR="00754155" w:rsidRPr="00566BBE" w:rsidRDefault="00754155" w:rsidP="00925115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750546138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332B2D81" w14:textId="77777777" w:rsidR="00754155" w:rsidRDefault="00754155" w:rsidP="00715FF9">
    <w:pPr>
      <w:pStyle w:val="Voettekst"/>
    </w:pPr>
  </w:p>
</w:ftr>
</file>

<file path=word/footer3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039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2552"/>
    </w:tblGrid>
    <w:tr w:rsidR="00754155" w14:paraId="08474E54" w14:textId="77777777" w:rsidTr="00DF4D22">
      <w:trPr>
        <w:trHeight w:val="286"/>
      </w:trPr>
      <w:tc>
        <w:tcPr>
          <w:tcW w:w="4503" w:type="dxa"/>
          <w:vAlign w:val="bottom"/>
        </w:tcPr>
        <w:p w14:paraId="587EE798" w14:textId="77777777" w:rsidR="00754155" w:rsidRPr="00DB22C4" w:rsidRDefault="00754155" w:rsidP="00566BBE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984" w:type="dxa"/>
          <w:vAlign w:val="bottom"/>
        </w:tcPr>
        <w:p w14:paraId="17879115" w14:textId="77777777" w:rsidR="00754155" w:rsidRPr="00566BBE" w:rsidRDefault="00754155" w:rsidP="00DC7E62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</w:t>
          </w:r>
        </w:p>
      </w:tc>
      <w:tc>
        <w:tcPr>
          <w:tcW w:w="2552" w:type="dxa"/>
          <w:vAlign w:val="bottom"/>
        </w:tcPr>
        <w:p w14:paraId="46D58475" w14:textId="41E3354A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91806125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3294AD7B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3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E18D7C" w14:textId="77777777" w:rsidR="00754155" w:rsidRDefault="00754155">
    <w:pPr>
      <w:pStyle w:val="Voettekst"/>
    </w:pPr>
  </w:p>
</w:ftr>
</file>

<file path=word/footer3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698"/>
      <w:gridCol w:w="3699"/>
    </w:tblGrid>
    <w:tr w:rsidR="00754155" w14:paraId="6C000B7D" w14:textId="77777777" w:rsidTr="000A5BF1">
      <w:tc>
        <w:tcPr>
          <w:tcW w:w="3698" w:type="dxa"/>
          <w:hideMark/>
        </w:tcPr>
        <w:p w14:paraId="552941BE" w14:textId="77777777" w:rsidR="00754155" w:rsidRDefault="00754155">
          <w:pPr>
            <w:pStyle w:val="Voettekst"/>
          </w:pPr>
          <w:r>
            <w:rPr>
              <w:noProof/>
              <w:lang w:val="nl-NL" w:eastAsia="nl-NL"/>
            </w:rPr>
            <w:drawing>
              <wp:inline distT="0" distB="0" distL="0" distR="0" wp14:anchorId="4BEC1BC5" wp14:editId="3BF22437">
                <wp:extent cx="648335" cy="329565"/>
                <wp:effectExtent l="0" t="0" r="0" b="0"/>
                <wp:docPr id="109" name="Afbeelding 10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fbeelding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8335" cy="3295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99" w:type="dxa"/>
          <w:vAlign w:val="center"/>
          <w:hideMark/>
        </w:tcPr>
        <w:p w14:paraId="2ACBEAEB" w14:textId="77777777" w:rsidR="00754155" w:rsidRDefault="00754155">
          <w:pPr>
            <w:pStyle w:val="Voettekst"/>
            <w:jc w:val="right"/>
            <w:rPr>
              <w:sz w:val="16"/>
              <w:szCs w:val="16"/>
              <w:lang w:val="nl-NL"/>
            </w:rPr>
          </w:pPr>
          <w:r>
            <w:rPr>
              <w:sz w:val="16"/>
              <w:szCs w:val="16"/>
              <w:lang w:val="nl-NL"/>
            </w:rPr>
            <w:t>B-</w:t>
          </w:r>
          <w:r>
            <w:rPr>
              <w:sz w:val="16"/>
              <w:szCs w:val="16"/>
              <w:lang w:val="nl-NL"/>
            </w:rPr>
            <w:fldChar w:fldCharType="begin"/>
          </w:r>
          <w:r>
            <w:rPr>
              <w:sz w:val="16"/>
              <w:szCs w:val="16"/>
              <w:lang w:val="nl-NL"/>
            </w:rPr>
            <w:instrText xml:space="preserve"> PAGE  \* Arabic  \* MERGEFORMAT </w:instrText>
          </w:r>
          <w:r>
            <w:rPr>
              <w:sz w:val="16"/>
              <w:szCs w:val="16"/>
              <w:lang w:val="nl-NL"/>
            </w:rPr>
            <w:fldChar w:fldCharType="separate"/>
          </w:r>
          <w:r>
            <w:rPr>
              <w:noProof/>
              <w:sz w:val="16"/>
              <w:szCs w:val="16"/>
              <w:lang w:val="nl-NL"/>
            </w:rPr>
            <w:t>1</w:t>
          </w:r>
          <w:r>
            <w:rPr>
              <w:sz w:val="16"/>
              <w:szCs w:val="16"/>
              <w:lang w:val="nl-NL"/>
            </w:rPr>
            <w:fldChar w:fldCharType="end"/>
          </w:r>
        </w:p>
      </w:tc>
    </w:tr>
  </w:tbl>
  <w:p w14:paraId="58C5BD9C" w14:textId="77777777" w:rsidR="00754155" w:rsidRDefault="00754155">
    <w:pPr>
      <w:pStyle w:val="Voettekst"/>
    </w:pPr>
  </w:p>
</w:ftr>
</file>

<file path=word/footer3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180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03"/>
      <w:gridCol w:w="1984"/>
      <w:gridCol w:w="2693"/>
    </w:tblGrid>
    <w:tr w:rsidR="00754155" w14:paraId="76A100A9" w14:textId="77777777" w:rsidTr="00925115">
      <w:trPr>
        <w:trHeight w:val="286"/>
      </w:trPr>
      <w:tc>
        <w:tcPr>
          <w:tcW w:w="4503" w:type="dxa"/>
          <w:vAlign w:val="bottom"/>
        </w:tcPr>
        <w:p w14:paraId="41F990F4" w14:textId="77777777" w:rsidR="00754155" w:rsidRPr="00DB22C4" w:rsidRDefault="00754155" w:rsidP="00925115">
          <w:pPr>
            <w:pStyle w:val="Voettekst"/>
            <w:rPr>
              <w:sz w:val="17"/>
              <w:szCs w:val="17"/>
              <w:lang w:val="nl-NL"/>
            </w:rPr>
          </w:pPr>
          <w:r>
            <w:rPr>
              <w:sz w:val="17"/>
              <w:szCs w:val="17"/>
            </w:rPr>
            <w:t xml:space="preserve">Opgesteld door: </w:t>
          </w:r>
        </w:p>
      </w:tc>
      <w:tc>
        <w:tcPr>
          <w:tcW w:w="1984" w:type="dxa"/>
          <w:vAlign w:val="bottom"/>
        </w:tcPr>
        <w:p w14:paraId="1E3AB0BE" w14:textId="77777777" w:rsidR="00754155" w:rsidRPr="00566BBE" w:rsidRDefault="00754155" w:rsidP="00925115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2693" w:type="dxa"/>
          <w:vAlign w:val="bottom"/>
        </w:tcPr>
        <w:p w14:paraId="4C9B232B" w14:textId="53993272" w:rsidR="00754155" w:rsidRPr="00566BBE" w:rsidRDefault="00754155" w:rsidP="00925115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937746795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19A33DA5" w14:textId="77777777" w:rsidR="00754155" w:rsidRDefault="00754155" w:rsidP="00715FF9">
    <w:pPr>
      <w:pStyle w:val="Voetteks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B26F37" w14:textId="77777777" w:rsidR="00754155" w:rsidRPr="00566BBE" w:rsidRDefault="00754155" w:rsidP="00566BBE">
    <w:pPr>
      <w:pStyle w:val="Voettekst"/>
      <w:rPr>
        <w:lang w:val="nl-NL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D91B1D" w14:textId="77777777" w:rsidR="00754155" w:rsidRDefault="00754155">
    <w:pPr>
      <w:pStyle w:val="Voetteks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46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1559"/>
      <w:gridCol w:w="1843"/>
    </w:tblGrid>
    <w:tr w:rsidR="00754155" w14:paraId="41BFF7ED" w14:textId="77777777" w:rsidTr="00AF2C43">
      <w:trPr>
        <w:trHeight w:val="271"/>
      </w:trPr>
      <w:tc>
        <w:tcPr>
          <w:tcW w:w="6062" w:type="dxa"/>
          <w:vAlign w:val="bottom"/>
        </w:tcPr>
        <w:p w14:paraId="6DB6676F" w14:textId="77777777" w:rsidR="00754155" w:rsidRPr="00566BBE" w:rsidRDefault="00754155" w:rsidP="00AF2C43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559" w:type="dxa"/>
          <w:vAlign w:val="bottom"/>
        </w:tcPr>
        <w:p w14:paraId="09AB073C" w14:textId="77777777" w:rsidR="00754155" w:rsidRPr="00566BBE" w:rsidRDefault="00754155" w:rsidP="00AF2C43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3" w:type="dxa"/>
          <w:vAlign w:val="bottom"/>
        </w:tcPr>
        <w:p w14:paraId="014150A8" w14:textId="7856B243" w:rsidR="00754155" w:rsidRPr="00566BBE" w:rsidRDefault="00754155" w:rsidP="00AF2C43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375286069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7C971018" w14:textId="77777777" w:rsidR="00754155" w:rsidRDefault="00754155" w:rsidP="00715FF9">
    <w:pPr>
      <w:pStyle w:val="Voettekst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46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1559"/>
      <w:gridCol w:w="1843"/>
    </w:tblGrid>
    <w:tr w:rsidR="00754155" w14:paraId="28F87BE5" w14:textId="77777777" w:rsidTr="00CD788F">
      <w:trPr>
        <w:trHeight w:val="271"/>
      </w:trPr>
      <w:tc>
        <w:tcPr>
          <w:tcW w:w="6062" w:type="dxa"/>
          <w:vAlign w:val="bottom"/>
        </w:tcPr>
        <w:p w14:paraId="2E334E81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559" w:type="dxa"/>
          <w:vAlign w:val="bottom"/>
        </w:tcPr>
        <w:p w14:paraId="01576982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3" w:type="dxa"/>
          <w:vAlign w:val="bottom"/>
        </w:tcPr>
        <w:p w14:paraId="11774E03" w14:textId="712255F9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1492717177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5FB5C503" w14:textId="77777777" w:rsidR="00754155" w:rsidRPr="00566BBE" w:rsidRDefault="00754155" w:rsidP="008B0949">
    <w:pPr>
      <w:pStyle w:val="Voettekst"/>
      <w:rPr>
        <w:lang w:val="nl-NL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9464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062"/>
      <w:gridCol w:w="1559"/>
      <w:gridCol w:w="1843"/>
    </w:tblGrid>
    <w:tr w:rsidR="00754155" w14:paraId="306727B6" w14:textId="77777777" w:rsidTr="00CD788F">
      <w:trPr>
        <w:trHeight w:val="271"/>
      </w:trPr>
      <w:tc>
        <w:tcPr>
          <w:tcW w:w="6062" w:type="dxa"/>
          <w:vAlign w:val="bottom"/>
        </w:tcPr>
        <w:p w14:paraId="0C5C9BD6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>Opgesteld door: Kragten</w:t>
          </w:r>
        </w:p>
      </w:tc>
      <w:tc>
        <w:tcPr>
          <w:tcW w:w="1559" w:type="dxa"/>
          <w:vAlign w:val="bottom"/>
        </w:tcPr>
        <w:p w14:paraId="57D32154" w14:textId="77777777" w:rsidR="00754155" w:rsidRPr="00566BBE" w:rsidRDefault="00754155" w:rsidP="00566BBE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3" w:type="dxa"/>
          <w:vAlign w:val="bottom"/>
        </w:tcPr>
        <w:p w14:paraId="59B28362" w14:textId="0F699F80" w:rsidR="00754155" w:rsidRPr="00566BBE" w:rsidRDefault="00754155" w:rsidP="005E0397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160723693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006B342F" w14:textId="77777777" w:rsidR="00754155" w:rsidRPr="00566BBE" w:rsidRDefault="00754155" w:rsidP="005E0397">
    <w:pPr>
      <w:pStyle w:val="Voettekst"/>
      <w:rPr>
        <w:lang w:val="nl-NL"/>
      </w:rPr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13716" w:type="dxa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598"/>
      <w:gridCol w:w="1276"/>
      <w:gridCol w:w="1842"/>
    </w:tblGrid>
    <w:tr w:rsidR="00754155" w14:paraId="1C82B010" w14:textId="77777777" w:rsidTr="00715FF9">
      <w:trPr>
        <w:trHeight w:val="286"/>
      </w:trPr>
      <w:tc>
        <w:tcPr>
          <w:tcW w:w="10598" w:type="dxa"/>
          <w:vAlign w:val="bottom"/>
        </w:tcPr>
        <w:p w14:paraId="7BD63E41" w14:textId="77777777" w:rsidR="00754155" w:rsidRPr="00566BBE" w:rsidRDefault="00754155" w:rsidP="00217041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Opgesteld door: </w:t>
          </w:r>
        </w:p>
      </w:tc>
      <w:tc>
        <w:tcPr>
          <w:tcW w:w="1276" w:type="dxa"/>
          <w:vAlign w:val="bottom"/>
        </w:tcPr>
        <w:p w14:paraId="651F2CF6" w14:textId="77777777" w:rsidR="00754155" w:rsidRPr="00566BBE" w:rsidRDefault="00754155" w:rsidP="00715FF9">
          <w:pPr>
            <w:pStyle w:val="Voetteks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Versie: 1         </w:t>
          </w:r>
        </w:p>
      </w:tc>
      <w:tc>
        <w:tcPr>
          <w:tcW w:w="1842" w:type="dxa"/>
          <w:vAlign w:val="bottom"/>
        </w:tcPr>
        <w:p w14:paraId="780CC230" w14:textId="765B791B" w:rsidR="00754155" w:rsidRPr="00566BBE" w:rsidRDefault="00754155" w:rsidP="00715FF9">
          <w:pPr>
            <w:pStyle w:val="Voettekst"/>
            <w:jc w:val="right"/>
            <w:rPr>
              <w:sz w:val="17"/>
              <w:szCs w:val="17"/>
            </w:rPr>
          </w:pPr>
          <w:r w:rsidRPr="00566BBE">
            <w:rPr>
              <w:sz w:val="17"/>
              <w:szCs w:val="17"/>
            </w:rPr>
            <w:t xml:space="preserve">Datum: </w:t>
          </w:r>
          <w:sdt>
            <w:sdtPr>
              <w:rPr>
                <w:sz w:val="17"/>
                <w:szCs w:val="17"/>
              </w:rPr>
              <w:alias w:val="Publicatiedatum"/>
              <w:tag w:val=""/>
              <w:id w:val="-2054844524"/>
              <w:dataBinding w:prefixMappings="xmlns:ns0='http://schemas.microsoft.com/office/2006/coverPageProps' " w:xpath="/ns0:CoverPageProperties[1]/ns0:PublishDate[1]" w:storeItemID="{55AF091B-3C7A-41E3-B477-F2FDAA23CFDA}"/>
              <w:date w:fullDate="2020-11-06T00:00:00Z">
                <w:dateFormat w:val="dd-MM-yyyy"/>
                <w:lid w:val="nl-NL"/>
                <w:storeMappedDataAs w:val="dateTime"/>
                <w:calendar w:val="gregorian"/>
              </w:date>
            </w:sdtPr>
            <w:sdtEndPr/>
            <w:sdtContent>
              <w:r w:rsidR="005D64C3">
                <w:rPr>
                  <w:sz w:val="17"/>
                  <w:szCs w:val="17"/>
                  <w:lang w:val="nl-NL"/>
                </w:rPr>
                <w:t>06-11-2020</w:t>
              </w:r>
            </w:sdtContent>
          </w:sdt>
        </w:p>
      </w:tc>
    </w:tr>
  </w:tbl>
  <w:p w14:paraId="5CA91CC5" w14:textId="77777777" w:rsidR="00754155" w:rsidRDefault="00754155" w:rsidP="00715FF9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EDA66A" w14:textId="77777777" w:rsidR="00754155" w:rsidRDefault="00754155" w:rsidP="00F65CDF">
      <w:r>
        <w:separator/>
      </w:r>
    </w:p>
    <w:p w14:paraId="4D15E5DB" w14:textId="77777777" w:rsidR="00754155" w:rsidRDefault="00754155"/>
  </w:footnote>
  <w:footnote w:type="continuationSeparator" w:id="0">
    <w:p w14:paraId="4F39F100" w14:textId="77777777" w:rsidR="00754155" w:rsidRDefault="00754155" w:rsidP="00F65CDF">
      <w:r>
        <w:continuationSeparator/>
      </w:r>
    </w:p>
    <w:p w14:paraId="7CDF6496" w14:textId="77777777" w:rsidR="00754155" w:rsidRDefault="007541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42BEBB4" w14:textId="77777777" w:rsidR="00754155" w:rsidRDefault="00754155">
    <w:pPr>
      <w:pStyle w:val="Koptekst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1B5258" w14:textId="77777777" w:rsidR="00754155" w:rsidRDefault="00754155" w:rsidP="00C30874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>Blad 2</w:t>
    </w:r>
  </w:p>
  <w:p w14:paraId="0D32B910" w14:textId="77777777" w:rsidR="00754155" w:rsidRDefault="00754155" w:rsidP="00C30874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0704" behindDoc="0" locked="0" layoutInCell="0" allowOverlap="1" wp14:anchorId="364B15AC" wp14:editId="798B401F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91" name="Rechte verbindingslijn 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D9F6C57" id="Rechte verbindingslijn 91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PV8+p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1728" behindDoc="0" locked="0" layoutInCell="0" allowOverlap="1" wp14:anchorId="6E27E0E4" wp14:editId="0AEB7FF2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90" name="Rechte verbindingslijn 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72FB4B" id="Rechte verbindingslijn 90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D6&#10;5d05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6DF24C0A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464F45" w14:textId="77777777" w:rsidR="00754155" w:rsidRDefault="00754155" w:rsidP="00D46810">
    <w:pPr>
      <w:tabs>
        <w:tab w:val="right" w:pos="8917"/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>Blad 2 (vervolg)</w:t>
    </w:r>
  </w:p>
  <w:p w14:paraId="7B5BE34D" w14:textId="77777777" w:rsidR="00754155" w:rsidRDefault="00754155" w:rsidP="00D46810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3776" behindDoc="0" locked="0" layoutInCell="0" allowOverlap="1" wp14:anchorId="079816CC" wp14:editId="70AF463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38" name="Rechte verbindingslijn 1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E5A3F1" id="Rechte verbindingslijn 138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QVKvb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</w:p>
  <w:p w14:paraId="0F2C0DFE" w14:textId="77777777" w:rsidR="00754155" w:rsidRPr="00F54651" w:rsidRDefault="00754155" w:rsidP="008F1D19">
    <w:pPr>
      <w:pStyle w:val="Koptekst"/>
      <w:rPr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4800" behindDoc="0" locked="0" layoutInCell="0" allowOverlap="1" wp14:anchorId="0F253EA4" wp14:editId="22E0D5E6">
              <wp:simplePos x="0" y="0"/>
              <wp:positionH relativeFrom="margin">
                <wp:posOffset>3337</wp:posOffset>
              </wp:positionH>
              <wp:positionV relativeFrom="paragraph">
                <wp:posOffset>18681</wp:posOffset>
              </wp:positionV>
              <wp:extent cx="5731510" cy="0"/>
              <wp:effectExtent l="0" t="0" r="21590" b="19050"/>
              <wp:wrapNone/>
              <wp:docPr id="139" name="Rechte verbindingslijn 1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D02F7E" id="Rechte verbindingslijn 139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.25pt,1.45pt" to="451.5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" o:allowincell="f" strokecolor="#020000" strokeweight=".96pt">
              <w10:wrap anchorx="margin"/>
            </v:line>
          </w:pict>
        </mc:Fallback>
      </mc:AlternateContent>
    </w: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875300" w14:textId="77777777" w:rsidR="00754155" w:rsidRDefault="00754155" w:rsidP="00AF2C43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>Blad 3a (hulpblad)</w:t>
    </w:r>
  </w:p>
  <w:p w14:paraId="4F88008A" w14:textId="77777777" w:rsidR="00754155" w:rsidRDefault="00754155" w:rsidP="00AF2C4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8112" behindDoc="0" locked="0" layoutInCell="0" allowOverlap="1" wp14:anchorId="267A9480" wp14:editId="479FB1F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7" name="Rechte verbindingslijn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801218E" id="Rechte verbindingslijn 17" o:spid="_x0000_s1026" style="position:absolute;z-index:2517381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pbc90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9136" behindDoc="0" locked="0" layoutInCell="0" allowOverlap="1" wp14:anchorId="547B24CD" wp14:editId="133F9EA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18" name="Rechte verbindingslijn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CFE5BD6" id="Rechte verbindingslijn 18" o:spid="_x0000_s1026" style="position:absolute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Ax&#10;nMwY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2F898A4C" w14:textId="77777777" w:rsidR="00754155" w:rsidRPr="00AF2C43" w:rsidRDefault="00754155">
    <w:pPr>
      <w:pStyle w:val="Koptekst"/>
      <w:rPr>
        <w:lang w:val="nl-NL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80F6FD" w14:textId="77777777" w:rsidR="00754155" w:rsidRDefault="00754155" w:rsidP="009A778B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(Ontwerp)                                       </w:t>
    </w:r>
    <w:r>
      <w:rPr>
        <w:rFonts w:cs="Caecilia-Roman"/>
        <w:sz w:val="17"/>
        <w:szCs w:val="17"/>
        <w:lang w:val="nl-NL"/>
      </w:rPr>
      <w:tab/>
      <w:t>Blad 3a (hulpblad)</w:t>
    </w:r>
  </w:p>
  <w:p w14:paraId="5A9021BF" w14:textId="77777777" w:rsidR="00754155" w:rsidRDefault="00754155" w:rsidP="009A778B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8480" behindDoc="0" locked="0" layoutInCell="0" allowOverlap="1" wp14:anchorId="0AB6E9EE" wp14:editId="263900D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83" name="Rechte verbindingslijn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F3A65E7" id="Rechte verbindingslijn 83" o:spid="_x0000_s1026" style="position:absolute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2NJH8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9504" behindDoc="0" locked="0" layoutInCell="0" allowOverlap="1" wp14:anchorId="73E2067A" wp14:editId="411F765F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82" name="Rechte verbindingslijn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C417BE" id="Rechte verbindingslijn 82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B8&#10;NHeU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666B946B" w14:textId="77777777" w:rsidR="00754155" w:rsidRPr="009A778B" w:rsidRDefault="00754155" w:rsidP="009A778B">
    <w:pPr>
      <w:pStyle w:val="Koptekst"/>
      <w:rPr>
        <w:lang w:val="nl-NL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0198F" w14:textId="77777777" w:rsidR="00754155" w:rsidRDefault="00754155" w:rsidP="009A778B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>Blad 3b</w:t>
    </w:r>
  </w:p>
  <w:p w14:paraId="59C15299" w14:textId="77777777" w:rsidR="00754155" w:rsidRDefault="00754155" w:rsidP="009A778B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6F0D04AF" wp14:editId="6179962C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18" name="Rechte verbindingslijn 1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2BDC665" id="Rechte verbindingslijn 118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f4to/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6432" behindDoc="0" locked="0" layoutInCell="0" allowOverlap="1" wp14:anchorId="108305B5" wp14:editId="0D7E9D90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119" name="Rechte verbindingslijn 1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61C2DF" id="Rechte verbindingslijn 119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" o:allowincell="f" strokecolor="#020000" strokeweight=".96pt">
              <w10:wrap anchorx="margin"/>
            </v:line>
          </w:pict>
        </mc:Fallback>
      </mc:AlternateContent>
    </w:r>
  </w:p>
  <w:p w14:paraId="688A94A4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09F2A7" w14:textId="77777777" w:rsidR="00754155" w:rsidRDefault="00754155" w:rsidP="00BE6D82">
    <w:pPr>
      <w:tabs>
        <w:tab w:val="right" w:pos="9026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                                      </w:t>
    </w:r>
    <w:r>
      <w:rPr>
        <w:rFonts w:cs="Caecilia-Roman"/>
        <w:sz w:val="17"/>
        <w:szCs w:val="17"/>
        <w:lang w:val="nl-NL"/>
      </w:rPr>
      <w:tab/>
      <w:t>Blad 3b (vervolg)</w:t>
    </w:r>
  </w:p>
  <w:p w14:paraId="62AECEDA" w14:textId="77777777" w:rsidR="00754155" w:rsidRDefault="00754155" w:rsidP="00BE6D82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4256" behindDoc="0" locked="0" layoutInCell="0" allowOverlap="1" wp14:anchorId="4D6F689D" wp14:editId="460D3DEE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22" name="Rechte verbindingslijn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697289" id="Rechte verbindingslijn 22" o:spid="_x0000_s1026" style="position:absolute;z-index:2517442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BOqjJHZAQAAnA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5280" behindDoc="0" locked="0" layoutInCell="0" allowOverlap="1" wp14:anchorId="050DA6B6" wp14:editId="77C14006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24" name="Rechte verbindingslijn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288996A" id="Rechte verbindingslijn 24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67426765" w14:textId="77777777" w:rsidR="00754155" w:rsidRPr="00BE6D82" w:rsidRDefault="00754155">
    <w:pPr>
      <w:pStyle w:val="Koptekst"/>
      <w:rPr>
        <w:lang w:val="nl-NL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3CEBE7" w14:textId="77777777" w:rsidR="00754155" w:rsidRDefault="00754155" w:rsidP="009A778B">
    <w:pPr>
      <w:tabs>
        <w:tab w:val="right" w:pos="9026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>Blad 3b (vervolg)</w:t>
    </w:r>
  </w:p>
  <w:p w14:paraId="4632BC62" w14:textId="77777777" w:rsidR="00754155" w:rsidRDefault="00754155" w:rsidP="009A778B">
    <w:pPr>
      <w:spacing w:line="2" w:lineRule="exact"/>
      <w:rPr>
        <w:rFonts w:cs="Caecilia-Roman"/>
        <w:sz w:val="14"/>
        <w:szCs w:val="14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1552" behindDoc="0" locked="0" layoutInCell="0" allowOverlap="1" wp14:anchorId="4BC210F4" wp14:editId="6F113455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75" name="Rechte verbindingslijn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4C8BE9" id="Rechte verbindingslijn 75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bExCf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2576" behindDoc="0" locked="0" layoutInCell="0" allowOverlap="1" wp14:anchorId="02119CF7" wp14:editId="78BF5B69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74" name="Rechte verbindingslijn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3439A4" id="Rechte verbindingslijn 74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2371CFAC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6F67884" w14:textId="77777777" w:rsidR="00754155" w:rsidRDefault="00754155" w:rsidP="009A778B">
    <w:pPr>
      <w:tabs>
        <w:tab w:val="right" w:pos="9026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                                      </w:t>
    </w:r>
    <w:r>
      <w:rPr>
        <w:rFonts w:cs="Caecilia-Roman"/>
        <w:sz w:val="17"/>
        <w:szCs w:val="17"/>
        <w:lang w:val="nl-NL"/>
      </w:rPr>
      <w:tab/>
      <w:t>Blad 4</w:t>
    </w:r>
  </w:p>
  <w:p w14:paraId="187A3CA4" w14:textId="77777777" w:rsidR="00754155" w:rsidRDefault="00754155" w:rsidP="009A778B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4624" behindDoc="0" locked="0" layoutInCell="0" allowOverlap="1" wp14:anchorId="6022C760" wp14:editId="3147A4F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71" name="Rechte verbindingslijn 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EC0FE0" id="Rechte verbindingslijn 71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CYa7wP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5648" behindDoc="0" locked="0" layoutInCell="0" allowOverlap="1" wp14:anchorId="248F56B8" wp14:editId="29FE87EB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70" name="Rechte verbindingslijn 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D6CD45" id="Rechte verbindingslijn 70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24752D81" w14:textId="77777777" w:rsidR="00754155" w:rsidRPr="009A778B" w:rsidRDefault="00754155" w:rsidP="009A778B">
    <w:pPr>
      <w:pStyle w:val="Koptekst"/>
      <w:rPr>
        <w:lang w:val="nl-NL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A39670" w14:textId="77777777" w:rsidR="00754155" w:rsidRDefault="00754155" w:rsidP="00BE6D82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>Blad 5b</w:t>
    </w:r>
  </w:p>
  <w:p w14:paraId="79CF009B" w14:textId="77777777" w:rsidR="00754155" w:rsidRDefault="00754155" w:rsidP="00BE6D82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7328" behindDoc="0" locked="0" layoutInCell="0" allowOverlap="1" wp14:anchorId="24B10941" wp14:editId="36BCD602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25" name="Rechte verbindingslijn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2534E7" id="Rechte verbindingslijn 25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hsYEb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8352" behindDoc="0" locked="0" layoutInCell="0" allowOverlap="1" wp14:anchorId="056AEAF0" wp14:editId="71C3B55A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26" name="Rechte verbindingslijn 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BE6E5F9" id="Rechte verbindingslijn 26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" o:allowincell="f" strokecolor="#020000" strokeweight=".96pt">
              <w10:wrap anchorx="margin"/>
            </v:line>
          </w:pict>
        </mc:Fallback>
      </mc:AlternateContent>
    </w:r>
  </w:p>
  <w:p w14:paraId="155723D0" w14:textId="77777777" w:rsidR="00754155" w:rsidRPr="00BE6D82" w:rsidRDefault="00754155">
    <w:pPr>
      <w:pStyle w:val="Koptekst"/>
      <w:rPr>
        <w:lang w:val="nl-NL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E9DFDC" w14:textId="77777777" w:rsidR="00754155" w:rsidRDefault="00754155" w:rsidP="000832DF">
    <w:pPr>
      <w:tabs>
        <w:tab w:val="right" w:pos="13831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 xml:space="preserve">Blad 5a  </w:t>
    </w:r>
  </w:p>
  <w:p w14:paraId="5D3DCAB8" w14:textId="77777777" w:rsidR="00754155" w:rsidRDefault="00754155" w:rsidP="000832DF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6848" behindDoc="0" locked="0" layoutInCell="0" allowOverlap="1" wp14:anchorId="7C11386D" wp14:editId="3BAE9BD1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" name="Rechte verbindingslijn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5DFDBF" id="Rechte verbindingslijn 1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LRyrHHZAQAAmg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7872" behindDoc="0" locked="0" layoutInCell="0" allowOverlap="1" wp14:anchorId="349C8242" wp14:editId="733DF5F1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2" name="Rechte verbindingslijn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D401D15" id="Rechte verbindingslijn 2" o:spid="_x0000_s1026" style="position:absolute;z-index:251727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" o:allowincell="f" strokecolor="#020000" strokeweight=".96pt">
              <w10:wrap anchorx="margin"/>
            </v:line>
          </w:pict>
        </mc:Fallback>
      </mc:AlternateContent>
    </w:r>
  </w:p>
  <w:p w14:paraId="2696DFD8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861FD6" w14:textId="77777777" w:rsidR="00754155" w:rsidRDefault="00754155">
    <w:pPr>
      <w:pStyle w:val="Koptekst"/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84CC05" w14:textId="77777777" w:rsidR="00754155" w:rsidRDefault="00754155" w:rsidP="000832DF">
    <w:pPr>
      <w:tabs>
        <w:tab w:val="right" w:pos="13831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 xml:space="preserve">Blad 5a  </w:t>
    </w:r>
  </w:p>
  <w:p w14:paraId="5993BD72" w14:textId="77777777" w:rsidR="00754155" w:rsidRDefault="00754155" w:rsidP="000832DF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29920" behindDoc="0" locked="0" layoutInCell="0" allowOverlap="1" wp14:anchorId="2B1101D5" wp14:editId="468015C8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4" name="Rechte verbindingslijn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6BC95BF" id="Rechte verbindingslijn 4" o:spid="_x0000_s1026" style="position:absolute;z-index:2517299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KW3Af3ZAQAAmg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0944" behindDoc="0" locked="0" layoutInCell="0" allowOverlap="1" wp14:anchorId="3AD0657C" wp14:editId="67D218F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6" name="Rechte verbindingslijn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57DA288" id="Rechte verbindingslijn 6" o:spid="_x0000_s1026" style="position:absolute;z-index:2517309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" o:allowincell="f" strokecolor="#020000" strokeweight=".96pt">
              <w10:wrap anchorx="margin"/>
            </v:line>
          </w:pict>
        </mc:Fallback>
      </mc:AlternateContent>
    </w:r>
  </w:p>
  <w:p w14:paraId="13D7B242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3DAFE1" w14:textId="77777777" w:rsidR="00754155" w:rsidRDefault="00754155" w:rsidP="00BE6D82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>Blad 5a (vervolg)</w:t>
    </w:r>
  </w:p>
  <w:p w14:paraId="2F913596" w14:textId="77777777" w:rsidR="00754155" w:rsidRDefault="00754155" w:rsidP="00BE6D82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50400" behindDoc="0" locked="0" layoutInCell="0" allowOverlap="1" wp14:anchorId="0215A50A" wp14:editId="13691F2B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27" name="Rechte verbindingslijn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CC2284B" id="Rechte verbindingslijn 27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ADm++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51424" behindDoc="0" locked="0" layoutInCell="0" allowOverlap="1" wp14:anchorId="42DD6062" wp14:editId="41C75D14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28" name="Rechte verbindingslijn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F22363" id="Rechte verbindingslijn 28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B1&#10;0UYm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70C19614" w14:textId="77777777" w:rsidR="00754155" w:rsidRPr="00BE6D82" w:rsidRDefault="00754155" w:rsidP="007757FA">
    <w:pPr>
      <w:pStyle w:val="Koptekst"/>
      <w:rPr>
        <w:lang w:val="nl-NL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DCD5C9" w14:textId="77777777" w:rsidR="00754155" w:rsidRDefault="00754155">
    <w:pPr>
      <w:pStyle w:val="Koptekst"/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80B0EF7" w14:textId="77777777" w:rsidR="00754155" w:rsidRDefault="00754155" w:rsidP="009A778B">
    <w:pPr>
      <w:tabs>
        <w:tab w:val="right" w:pos="13831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 xml:space="preserve">Blad 5a (vervolg)  </w:t>
    </w:r>
  </w:p>
  <w:p w14:paraId="7B49D37F" w14:textId="77777777" w:rsidR="00754155" w:rsidRDefault="00754155" w:rsidP="009A778B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184A9B10" wp14:editId="012B83A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63" name="Rechte verbindingslijn 6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783705C" id="Rechte verbindingslijn 63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hCOJa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78720" behindDoc="0" locked="0" layoutInCell="0" allowOverlap="1" wp14:anchorId="7D65E159" wp14:editId="48830B12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62" name="Rechte verbindingslijn 6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071654" id="Rechte verbindingslijn 62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AU&#10;d1JF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5A43B110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2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A72D6A" w14:textId="77777777" w:rsidR="00754155" w:rsidRDefault="00754155" w:rsidP="00BE6D82">
    <w:pPr>
      <w:tabs>
        <w:tab w:val="right" w:pos="13831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(Ontwerp)</w:t>
    </w:r>
    <w:r>
      <w:rPr>
        <w:rFonts w:cs="Caecilia-Roman"/>
        <w:sz w:val="17"/>
        <w:szCs w:val="17"/>
        <w:lang w:val="nl-NL"/>
      </w:rPr>
      <w:tab/>
      <w:t xml:space="preserve">Blad 5a (vervolg)  </w:t>
    </w:r>
  </w:p>
  <w:p w14:paraId="1E861E0A" w14:textId="77777777" w:rsidR="00754155" w:rsidRDefault="00754155" w:rsidP="00BE6D82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59616" behindDoc="0" locked="0" layoutInCell="0" allowOverlap="1" wp14:anchorId="664C7A98" wp14:editId="1F07F6E2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36" name="Rechte verbindingslijn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FC1107C" id="Rechte verbindingslijn 36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60640" behindDoc="0" locked="0" layoutInCell="0" allowOverlap="1" wp14:anchorId="0F96F187" wp14:editId="2CBC8F14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40" name="Rechte verbindingslijn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6210274" id="Rechte verbindingslijn 40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" o:allowincell="f" strokecolor="#020000" strokeweight=".96pt">
              <w10:wrap anchorx="margin"/>
            </v:line>
          </w:pict>
        </mc:Fallback>
      </mc:AlternateContent>
    </w:r>
  </w:p>
  <w:p w14:paraId="1A3B3A14" w14:textId="77777777" w:rsidR="00754155" w:rsidRPr="00BE6D82" w:rsidRDefault="00754155">
    <w:pPr>
      <w:pStyle w:val="Koptekst"/>
      <w:rPr>
        <w:lang w:val="nl-NL"/>
      </w:rPr>
    </w:pPr>
  </w:p>
</w:hdr>
</file>

<file path=word/header2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AEEFC0" w14:textId="77777777" w:rsidR="00754155" w:rsidRDefault="00754155" w:rsidP="009A778B">
    <w:pPr>
      <w:tabs>
        <w:tab w:val="right" w:pos="13831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(Ontwerp)                                       </w:t>
    </w:r>
    <w:r>
      <w:rPr>
        <w:rFonts w:cs="Caecilia-Roman"/>
        <w:sz w:val="17"/>
        <w:szCs w:val="17"/>
        <w:lang w:val="nl-NL"/>
      </w:rPr>
      <w:tab/>
      <w:t xml:space="preserve">Blad 5a (vervolg)  </w:t>
    </w:r>
  </w:p>
  <w:p w14:paraId="32307271" w14:textId="77777777" w:rsidR="00754155" w:rsidRDefault="00754155" w:rsidP="009A778B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02272" behindDoc="0" locked="0" layoutInCell="0" allowOverlap="1" wp14:anchorId="58C9AD3C" wp14:editId="4C07AEC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28" name="Rechte verbindingslijn 1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A0AD036" id="Rechte verbindingslijn 128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D3DCtE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03296" behindDoc="0" locked="0" layoutInCell="0" allowOverlap="1" wp14:anchorId="5DC8521E" wp14:editId="69033C96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129" name="Rechte verbindingslijn 12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B16016" id="Rechte verbindingslijn 129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</w:hdr>
</file>

<file path=word/header2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6D6EA9" w14:textId="77777777" w:rsidR="00754155" w:rsidRDefault="00754155" w:rsidP="00BE6D82">
    <w:pPr>
      <w:tabs>
        <w:tab w:val="right" w:pos="9026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(Ontwerp)                                       </w:t>
    </w:r>
    <w:r>
      <w:rPr>
        <w:rFonts w:cs="Caecilia-Roman"/>
        <w:sz w:val="17"/>
        <w:szCs w:val="17"/>
        <w:lang w:val="nl-NL"/>
      </w:rPr>
      <w:tab/>
      <w:t>Blad 5a(vervolg)</w:t>
    </w:r>
  </w:p>
  <w:p w14:paraId="1A3B2CD4" w14:textId="77777777" w:rsidR="00754155" w:rsidRDefault="00754155" w:rsidP="00BE6D82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62688" behindDoc="0" locked="0" layoutInCell="0" allowOverlap="1" wp14:anchorId="3C3831B7" wp14:editId="52D8108C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44" name="Rechte verbindingslijn 4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37CE52D" id="Rechte verbindingslijn 44" o:spid="_x0000_s1026" style="position:absolute;z-index:2517626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irP/q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63712" behindDoc="0" locked="0" layoutInCell="0" allowOverlap="1" wp14:anchorId="45FFA73F" wp14:editId="7BBFF44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45" name="Rechte verbindingslijn 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E03A19E" id="Rechte verbindingslijn 45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6B3375FD" w14:textId="77777777" w:rsidR="00754155" w:rsidRPr="00070014" w:rsidRDefault="00754155" w:rsidP="00070014">
    <w:pPr>
      <w:pStyle w:val="Koptekst"/>
      <w:tabs>
        <w:tab w:val="clear" w:pos="9072"/>
        <w:tab w:val="right" w:pos="13892"/>
      </w:tabs>
      <w:rPr>
        <w:lang w:val="nl-NL"/>
      </w:rPr>
    </w:pPr>
  </w:p>
</w:hdr>
</file>

<file path=word/header2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2C7AAB" w14:textId="77777777" w:rsidR="00754155" w:rsidRDefault="00754155" w:rsidP="00070014">
    <w:pPr>
      <w:tabs>
        <w:tab w:val="right" w:pos="1399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                                   </w:t>
    </w:r>
    <w:r>
      <w:rPr>
        <w:rFonts w:cs="Caecilia-Roman"/>
        <w:sz w:val="17"/>
        <w:szCs w:val="17"/>
        <w:lang w:val="nl-NL"/>
      </w:rPr>
      <w:tab/>
      <w:t xml:space="preserve">Blad 5b (vervolg)  </w:t>
    </w:r>
  </w:p>
  <w:p w14:paraId="756ADF5D" w14:textId="77777777" w:rsidR="00754155" w:rsidRDefault="00754155" w:rsidP="00070014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86912" behindDoc="0" locked="0" layoutInCell="0" allowOverlap="1" wp14:anchorId="0E0C14B4" wp14:editId="0082F212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39" name="Rechte verbindingslijn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9CC142" id="Rechte verbindingslijn 39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D3itIHZAQAAnA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87936" behindDoc="0" locked="0" layoutInCell="0" allowOverlap="1" wp14:anchorId="3A8D4440" wp14:editId="58802F6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38" name="Rechte verbindingslijn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25D9F85" id="Rechte verbindingslijn 3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BJ&#10;6sAz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2007ECB2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2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65D942" w14:textId="77777777" w:rsidR="00754155" w:rsidRDefault="00754155" w:rsidP="00070014">
    <w:pPr>
      <w:tabs>
        <w:tab w:val="right" w:pos="1399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</w:t>
    </w:r>
    <w:r>
      <w:rPr>
        <w:rFonts w:cs="Caecilia-Roman"/>
        <w:sz w:val="17"/>
        <w:szCs w:val="17"/>
        <w:lang w:val="nl-NL"/>
      </w:rPr>
      <w:tab/>
      <w:t xml:space="preserve">Blad 5b (vervolg)  </w:t>
    </w:r>
  </w:p>
  <w:p w14:paraId="584C8062" w14:textId="77777777" w:rsidR="00754155" w:rsidRDefault="00754155" w:rsidP="00070014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1488" behindDoc="0" locked="0" layoutInCell="0" allowOverlap="1" wp14:anchorId="48A86EA5" wp14:editId="00A9881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34" name="Rechte verbindingslijn 13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1E328DE" id="Rechte verbindingslijn 134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2512" behindDoc="0" locked="0" layoutInCell="0" allowOverlap="1" wp14:anchorId="02D5724F" wp14:editId="518EDF6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135" name="Rechte verbindingslijn 1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9CA18D" id="Rechte verbindingslijn 135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09E60D6A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2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A39C37" w14:textId="77777777" w:rsidR="00754155" w:rsidRDefault="00754155" w:rsidP="00CE5C93">
    <w:pPr>
      <w:tabs>
        <w:tab w:val="right" w:pos="1399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                                   </w:t>
    </w:r>
    <w:r>
      <w:rPr>
        <w:rFonts w:cs="Caecilia-Roman"/>
        <w:sz w:val="17"/>
        <w:szCs w:val="17"/>
        <w:lang w:val="nl-NL"/>
      </w:rPr>
      <w:tab/>
      <w:t xml:space="preserve">Blad 5b (vervolg)  </w:t>
    </w:r>
  </w:p>
  <w:p w14:paraId="1FAC8C4D" w14:textId="77777777" w:rsidR="00754155" w:rsidRDefault="00754155" w:rsidP="00CE5C9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1904" behindDoc="0" locked="0" layoutInCell="0" allowOverlap="1" wp14:anchorId="711E0357" wp14:editId="27730EAD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50" name="Rechte verbindingslijn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9961FD3" id="Rechte verbindingslijn 50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HkI44rZAQAAnA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2928" behindDoc="0" locked="0" layoutInCell="0" allowOverlap="1" wp14:anchorId="0406D63F" wp14:editId="1555E8B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51" name="Rechte verbindingslijn 5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90699E4" id="Rechte verbindingslijn 51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398F20CB" w14:textId="77777777" w:rsidR="00754155" w:rsidRPr="00CE5C93" w:rsidRDefault="00754155">
    <w:pPr>
      <w:pStyle w:val="Koptekst"/>
      <w:rPr>
        <w:lang w:val="nl-NL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7ADF71" w14:textId="77777777" w:rsidR="00754155" w:rsidRDefault="00754155">
    <w:pPr>
      <w:pStyle w:val="Koptekst"/>
    </w:pPr>
  </w:p>
</w:hdr>
</file>

<file path=word/header3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743491" w14:textId="77777777" w:rsidR="00754155" w:rsidRDefault="00754155" w:rsidP="00070014">
    <w:pPr>
      <w:tabs>
        <w:tab w:val="right" w:pos="1399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 xml:space="preserve">VEILIGHEIDS- EN GEZONDHEIDSPLAN (Uitvoering) </w:t>
    </w:r>
    <w:r>
      <w:rPr>
        <w:rFonts w:cs="Caecilia-Roman"/>
        <w:sz w:val="17"/>
        <w:szCs w:val="17"/>
        <w:lang w:val="nl-NL"/>
      </w:rPr>
      <w:tab/>
      <w:t xml:space="preserve">Blad 5b (vervolg)  </w:t>
    </w:r>
  </w:p>
  <w:p w14:paraId="02115501" w14:textId="77777777" w:rsidR="00754155" w:rsidRDefault="00754155" w:rsidP="00070014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4560" behindDoc="0" locked="0" layoutInCell="0" allowOverlap="1" wp14:anchorId="1BCE3078" wp14:editId="50261999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36" name="Rechte verbindingslijn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DCCD5D" id="Rechte verbindingslijn 13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1TbV8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5584" behindDoc="0" locked="0" layoutInCell="0" allowOverlap="1" wp14:anchorId="60B0F0A6" wp14:editId="7F0D09F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137" name="Rechte verbindingslijn 1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A011CFB" id="Rechte verbindingslijn 137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6DF6AEEC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3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A3C62" w14:textId="77777777" w:rsidR="00754155" w:rsidRDefault="00754155" w:rsidP="00CE5C93">
    <w:pPr>
      <w:tabs>
        <w:tab w:val="right" w:pos="907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 xml:space="preserve">Blad 6   </w:t>
    </w:r>
  </w:p>
  <w:p w14:paraId="12BB4AA7" w14:textId="77777777" w:rsidR="00754155" w:rsidRDefault="00754155" w:rsidP="00CE5C9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4976" behindDoc="0" locked="0" layoutInCell="0" allowOverlap="1" wp14:anchorId="32450827" wp14:editId="1D568089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52" name="Rechte verbindingslijn 5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CAE3A42" id="Rechte verbindingslijn 5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Ytw0v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6000" behindDoc="0" locked="0" layoutInCell="0" allowOverlap="1" wp14:anchorId="1A8DBC5F" wp14:editId="4A804F9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53" name="Rechte verbindingslijn 5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E7E5481" id="Rechte verbindingslijn 5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362BB459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3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EAF7C3" w14:textId="77777777" w:rsidR="00754155" w:rsidRDefault="00754155" w:rsidP="00CE5C93">
    <w:pPr>
      <w:tabs>
        <w:tab w:val="right" w:pos="907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 xml:space="preserve">Blad 6 (vervolg)   </w:t>
    </w:r>
  </w:p>
  <w:p w14:paraId="1B2FCB49" w14:textId="77777777" w:rsidR="00754155" w:rsidRDefault="00754155" w:rsidP="00CE5C9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8048" behindDoc="0" locked="0" layoutInCell="0" allowOverlap="1" wp14:anchorId="377B48B3" wp14:editId="0FA0CEE0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60" name="Rechte verbindingslijn 6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53BC974" id="Rechte verbindingslijn 60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JBrQ0DZAQAAnA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79072" behindDoc="0" locked="0" layoutInCell="0" allowOverlap="1" wp14:anchorId="272D24AB" wp14:editId="09E47DE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61" name="Rechte verbindingslijn 6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21EB7E" id="Rechte verbindingslijn 61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13966206" w14:textId="77777777" w:rsidR="00754155" w:rsidRPr="00CE5C93" w:rsidRDefault="00754155">
    <w:pPr>
      <w:pStyle w:val="Koptekst"/>
      <w:rPr>
        <w:lang w:val="nl-NL"/>
      </w:rPr>
    </w:pPr>
  </w:p>
</w:hdr>
</file>

<file path=word/header3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AC2982" w14:textId="77777777" w:rsidR="00754155" w:rsidRDefault="00754155" w:rsidP="00070014">
    <w:pPr>
      <w:tabs>
        <w:tab w:val="right" w:pos="907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 xml:space="preserve">Blad 7   </w:t>
    </w:r>
  </w:p>
  <w:p w14:paraId="16C14FF3" w14:textId="77777777" w:rsidR="00754155" w:rsidRDefault="00754155" w:rsidP="00070014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89984" behindDoc="0" locked="0" layoutInCell="0" allowOverlap="1" wp14:anchorId="1DBFC3B8" wp14:editId="60C41C6B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0" name="Rechte verbindingslijn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8BE434C" id="Rechte verbindingslijn 10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91008" behindDoc="0" locked="0" layoutInCell="0" allowOverlap="1" wp14:anchorId="5E832603" wp14:editId="68562591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9" name="Rechte verbindingslijn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C41B62" id="Rechte verbindingslijn 9" o:spid="_x0000_s1026" style="position:absolute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1124CA2A" w14:textId="77777777" w:rsidR="00754155" w:rsidRPr="00F54651" w:rsidRDefault="00754155" w:rsidP="008F1D19">
    <w:pPr>
      <w:pStyle w:val="Koptekst"/>
      <w:rPr>
        <w:lang w:val="nl-NL"/>
      </w:rPr>
    </w:pPr>
  </w:p>
</w:hdr>
</file>

<file path=word/header3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A925A0" w14:textId="77777777" w:rsidR="00754155" w:rsidRDefault="00754155"/>
</w:hdr>
</file>

<file path=word/header3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raster"/>
      <w:tblW w:w="0" w:type="auto"/>
      <w:tblLook w:val="04A0" w:firstRow="1" w:lastRow="0" w:firstColumn="1" w:lastColumn="0" w:noHBand="0" w:noVBand="1"/>
      <w:tblCaption w:val="Kragten_rapport_header"/>
    </w:tblPr>
    <w:tblGrid>
      <w:gridCol w:w="3698"/>
      <w:gridCol w:w="3699"/>
    </w:tblGrid>
    <w:tr w:rsidR="00754155" w14:paraId="272426B9" w14:textId="77777777" w:rsidTr="000A5BF1">
      <w:tc>
        <w:tcPr>
          <w:tcW w:w="3698" w:type="dxa"/>
          <w:tcBorders>
            <w:top w:val="nil"/>
            <w:left w:val="nil"/>
            <w:bottom w:val="nil"/>
            <w:right w:val="nil"/>
          </w:tcBorders>
          <w:hideMark/>
        </w:tcPr>
        <w:p w14:paraId="6FE223DA" w14:textId="77777777" w:rsidR="00754155" w:rsidRPr="0030277B" w:rsidRDefault="00754155">
          <w:pPr>
            <w:rPr>
              <w:sz w:val="13"/>
            </w:rPr>
          </w:pPr>
          <w:r>
            <w:rPr>
              <w:sz w:val="13"/>
            </w:rPr>
            <w:t>opdrachtgever</w:t>
          </w:r>
        </w:p>
      </w:tc>
      <w:tc>
        <w:tcPr>
          <w:tcW w:w="3699" w:type="dxa"/>
          <w:tcBorders>
            <w:top w:val="nil"/>
            <w:left w:val="nil"/>
            <w:bottom w:val="nil"/>
            <w:right w:val="nil"/>
          </w:tcBorders>
          <w:hideMark/>
        </w:tcPr>
        <w:p w14:paraId="51864579" w14:textId="77777777" w:rsidR="00754155" w:rsidRDefault="00754155">
          <w:pPr>
            <w:jc w:val="right"/>
            <w:rPr>
              <w:sz w:val="13"/>
              <w:szCs w:val="13"/>
              <w:lang w:val="nl-NL"/>
            </w:rPr>
          </w:pPr>
          <w:r>
            <w:rPr>
              <w:sz w:val="13"/>
              <w:szCs w:val="13"/>
              <w:lang w:val="nl-NL"/>
            </w:rPr>
            <w:t>Bijlagen</w:t>
          </w:r>
        </w:p>
      </w:tc>
    </w:tr>
  </w:tbl>
  <w:p w14:paraId="30EE5309" w14:textId="77777777" w:rsidR="00754155" w:rsidRDefault="00754155">
    <w:pPr>
      <w:pStyle w:val="Koptekst"/>
    </w:pPr>
  </w:p>
</w:hdr>
</file>

<file path=word/header3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0066A5" w14:textId="77777777" w:rsidR="00754155" w:rsidRDefault="00754155" w:rsidP="00CE5C93">
    <w:pPr>
      <w:tabs>
        <w:tab w:val="right" w:pos="907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GEZONDHEIDDOSSIER</w:t>
    </w:r>
    <w:r>
      <w:rPr>
        <w:rFonts w:cs="Caecilia-Roman"/>
        <w:sz w:val="17"/>
        <w:szCs w:val="17"/>
        <w:lang w:val="nl-NL"/>
      </w:rPr>
      <w:tab/>
      <w:t xml:space="preserve">Blad 1   </w:t>
    </w:r>
  </w:p>
  <w:p w14:paraId="296E7AAB" w14:textId="77777777" w:rsidR="00754155" w:rsidRDefault="00754155" w:rsidP="00CE5C9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81120" behindDoc="0" locked="0" layoutInCell="0" allowOverlap="1" wp14:anchorId="53642F0A" wp14:editId="456D8366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64" name="Rechte verbindingslijn 6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CEEACD" id="Rechte verbindingslijn 64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TE+/Q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82144" behindDoc="0" locked="0" layoutInCell="0" allowOverlap="1" wp14:anchorId="1556C80F" wp14:editId="3D459F6C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31510" cy="0"/>
              <wp:effectExtent l="9525" t="8255" r="12065" b="10795"/>
              <wp:wrapNone/>
              <wp:docPr id="68" name="Rechte verbindingslijn 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3151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CDA23D" id="Rechte verbindingslijn 68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1.3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0E64CAD7" w14:textId="77777777" w:rsidR="00754155" w:rsidRPr="00CE5C93" w:rsidRDefault="00754155">
    <w:pPr>
      <w:pStyle w:val="Koptekst"/>
      <w:rPr>
        <w:lang w:val="nl-NL"/>
      </w:rPr>
    </w:pPr>
  </w:p>
</w:hdr>
</file>

<file path=word/header3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F71AAA" w14:textId="77777777" w:rsidR="00754155" w:rsidRDefault="00754155" w:rsidP="00070014">
    <w:pPr>
      <w:tabs>
        <w:tab w:val="right" w:pos="9072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GEZONDHEIDDOSSIER</w:t>
    </w:r>
    <w:r>
      <w:rPr>
        <w:rFonts w:cs="Caecilia-Roman"/>
        <w:sz w:val="17"/>
        <w:szCs w:val="17"/>
        <w:lang w:val="nl-NL"/>
      </w:rPr>
      <w:tab/>
      <w:t xml:space="preserve">Blad 1   </w:t>
    </w:r>
  </w:p>
  <w:p w14:paraId="4FC6B45D" w14:textId="77777777" w:rsidR="00754155" w:rsidRDefault="00754155" w:rsidP="00070014">
    <w:pPr>
      <w:tabs>
        <w:tab w:val="left" w:pos="3118"/>
      </w:tabs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93056" behindDoc="0" locked="0" layoutInCell="0" allowOverlap="1" wp14:anchorId="3301C003" wp14:editId="652FFB65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5" name="Rechte verbindingslijn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F460FB" id="Rechte verbindingslijn 5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94080" behindDoc="0" locked="0" layoutInCell="0" allowOverlap="1" wp14:anchorId="7CCC3664" wp14:editId="414F9F53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760720" cy="0"/>
              <wp:effectExtent l="9525" t="8255" r="11430" b="10795"/>
              <wp:wrapNone/>
              <wp:docPr id="3" name="Rechte verbindingslijn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6072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CA244B" id="Rechte verbindingslijn 3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53.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15022E00" w14:textId="77777777" w:rsidR="00754155" w:rsidRDefault="00754155"/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233445" w14:textId="77777777" w:rsidR="00754155" w:rsidRPr="00E30F71" w:rsidRDefault="00754155">
    <w:pPr>
      <w:pStyle w:val="Koptekst"/>
      <w:rPr>
        <w:lang w:val="nl-NL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78C4E8" w14:textId="77777777" w:rsidR="00754155" w:rsidRPr="007757FA" w:rsidRDefault="00754155" w:rsidP="007757FA">
    <w:pPr>
      <w:pStyle w:val="Kopteks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0EA755" w14:textId="77777777" w:rsidR="00754155" w:rsidRDefault="00754155" w:rsidP="00AF2C43">
    <w:pPr>
      <w:tabs>
        <w:tab w:val="right" w:pos="9360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(Ontwerp/Uitvoering)</w:t>
    </w:r>
    <w:r>
      <w:rPr>
        <w:rFonts w:cs="Caecilia-Roman"/>
        <w:sz w:val="17"/>
        <w:szCs w:val="17"/>
        <w:lang w:val="nl-NL"/>
      </w:rPr>
      <w:tab/>
      <w:t>Blad 1</w:t>
    </w:r>
  </w:p>
  <w:p w14:paraId="30362EB0" w14:textId="77777777" w:rsidR="00754155" w:rsidRDefault="00754155" w:rsidP="00AF2C43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5040" behindDoc="0" locked="0" layoutInCell="0" allowOverlap="1" wp14:anchorId="18FD6DF6" wp14:editId="4D703EE6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7" name="Rechte verbindingslijn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D66A3A" id="Rechte verbindingslijn 7" o:spid="_x0000_s1026" style="position:absolute;z-index:2517350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6064" behindDoc="0" locked="0" layoutInCell="0" allowOverlap="1" wp14:anchorId="6629D0CC" wp14:editId="6D3C1ABE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943600" cy="0"/>
              <wp:effectExtent l="9525" t="8255" r="9525" b="10795"/>
              <wp:wrapNone/>
              <wp:docPr id="8" name="Rechte verbindingslijn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B55E6C0" id="Rechte verbindingslijn 8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" o:allowincell="f" strokecolor="#020000" strokeweight=".96pt">
              <w10:wrap anchorx="margin"/>
            </v:line>
          </w:pict>
        </mc:Fallback>
      </mc:AlternateContent>
    </w:r>
  </w:p>
  <w:p w14:paraId="29A9E25E" w14:textId="77777777" w:rsidR="00754155" w:rsidRPr="008B0949" w:rsidRDefault="00754155" w:rsidP="00AF2C43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2992" behindDoc="0" locked="0" layoutInCell="0" allowOverlap="1" wp14:anchorId="35DAD5CC" wp14:editId="2748C6CE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1" name="Rechte verbindingslijn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0E7C8EE" id="Rechte verbindingslijn 11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Lqo1B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34016" behindDoc="0" locked="0" layoutInCell="0" allowOverlap="1" wp14:anchorId="2DFFA28E" wp14:editId="430BF3A2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943600" cy="0"/>
              <wp:effectExtent l="9525" t="8255" r="9525" b="10795"/>
              <wp:wrapNone/>
              <wp:docPr id="15" name="Rechte verbindingslijn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414E585" id="Rechte verbindingslijn 15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755DEE1C" w14:textId="77777777" w:rsidR="00754155" w:rsidRPr="00AF2C43" w:rsidRDefault="00754155">
    <w:pPr>
      <w:pStyle w:val="Koptekst"/>
      <w:rPr>
        <w:lang w:val="nl-NL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7B4E58" w14:textId="77777777" w:rsidR="00754155" w:rsidRDefault="00754155" w:rsidP="00CD788F">
    <w:pPr>
      <w:tabs>
        <w:tab w:val="right" w:pos="9360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(Ontwerp/Uitvoering)</w:t>
    </w:r>
    <w:r>
      <w:rPr>
        <w:rFonts w:cs="Caecilia-Roman"/>
        <w:sz w:val="17"/>
        <w:szCs w:val="17"/>
        <w:lang w:val="nl-NL"/>
      </w:rPr>
      <w:tab/>
      <w:t>Blad 1</w:t>
    </w:r>
  </w:p>
  <w:p w14:paraId="657949DA" w14:textId="77777777" w:rsidR="00754155" w:rsidRPr="008B0949" w:rsidRDefault="00754155" w:rsidP="008B0949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3C8E63B8" wp14:editId="3D9469D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02" name="Rechte verbindingslijn 10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5F3CEC4" id="Rechte verbindingslijn 10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Fqrb5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60288" behindDoc="0" locked="0" layoutInCell="0" allowOverlap="1" wp14:anchorId="01ACB7A5" wp14:editId="5A0DEF4F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943600" cy="0"/>
              <wp:effectExtent l="9525" t="8255" r="9525" b="10795"/>
              <wp:wrapNone/>
              <wp:docPr id="103" name="Rechte verbindingslijn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F34C6D" id="Rechte verbindingslijn 10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659EC9" w14:textId="77777777" w:rsidR="00754155" w:rsidRDefault="00754155" w:rsidP="008B0949">
    <w:pPr>
      <w:tabs>
        <w:tab w:val="right" w:pos="9360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(Ontwerp/Uitvoering)</w:t>
    </w:r>
    <w:r>
      <w:rPr>
        <w:rFonts w:cs="Caecilia-Roman"/>
        <w:sz w:val="17"/>
        <w:szCs w:val="17"/>
        <w:lang w:val="nl-NL"/>
      </w:rPr>
      <w:tab/>
      <w:t>Blad 1 (vervolg)</w:t>
    </w:r>
  </w:p>
  <w:p w14:paraId="7E896CF1" w14:textId="77777777" w:rsidR="00754155" w:rsidRDefault="00754155" w:rsidP="008B0949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7632" behindDoc="0" locked="0" layoutInCell="0" allowOverlap="1" wp14:anchorId="63A296A5" wp14:editId="6F7A2CD4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04" name="Rechte verbindingslijn 10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3361D6D" id="Rechte verbindingslijn 104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CRpz14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18656" behindDoc="0" locked="0" layoutInCell="0" allowOverlap="1" wp14:anchorId="3D16A8A4" wp14:editId="29507D83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943600" cy="0"/>
              <wp:effectExtent l="9525" t="8255" r="9525" b="10795"/>
              <wp:wrapNone/>
              <wp:docPr id="105" name="Rechte verbindingslijn 10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B69495" id="Rechte verbindingslijn 105" o:spid="_x0000_s1026" style="position:absolute;z-index:2517186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" o:allowincell="f" strokecolor="#020000" strokeweight=".96pt">
              <w10:wrap anchorx="margin"/>
            </v:line>
          </w:pict>
        </mc:Fallback>
      </mc:AlternateContent>
    </w:r>
  </w:p>
  <w:p w14:paraId="79255747" w14:textId="77777777" w:rsidR="00754155" w:rsidRPr="008B0949" w:rsidRDefault="00754155" w:rsidP="008B0949">
    <w:pPr>
      <w:spacing w:line="2" w:lineRule="exact"/>
      <w:rPr>
        <w:rFonts w:cs="Caecilia-Roman"/>
        <w:sz w:val="16"/>
        <w:szCs w:val="16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699200" behindDoc="0" locked="0" layoutInCell="0" allowOverlap="1" wp14:anchorId="0FEBCD94" wp14:editId="643A691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26" name="Rechte verbindingslijn 12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6E23421" id="Rechte verbindingslijn 126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ASFTXj2gEAAJ4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00224" behindDoc="0" locked="0" layoutInCell="0" allowOverlap="1" wp14:anchorId="2FDDF497" wp14:editId="70FD13E7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5943600" cy="0"/>
              <wp:effectExtent l="9525" t="8255" r="9525" b="10795"/>
              <wp:wrapNone/>
              <wp:docPr id="127" name="Rechte verbindingslijn 1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4360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0445063" id="Rechte verbindingslijn 127" o:spid="_x0000_s1026" style="position:absolute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468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96897B" w14:textId="77777777" w:rsidR="00754155" w:rsidRDefault="00754155" w:rsidP="00AF2C43">
    <w:pPr>
      <w:tabs>
        <w:tab w:val="right" w:pos="13958"/>
      </w:tabs>
      <w:rPr>
        <w:rFonts w:cs="Caecilia-Roman"/>
        <w:sz w:val="17"/>
        <w:szCs w:val="17"/>
        <w:lang w:val="nl-NL"/>
      </w:rPr>
    </w:pPr>
    <w:r>
      <w:rPr>
        <w:rFonts w:cs="Caecilia-Roman"/>
        <w:sz w:val="17"/>
        <w:szCs w:val="17"/>
        <w:lang w:val="nl-NL"/>
      </w:rPr>
      <w:t>VEILIGHEIDS- EN GEZONDHEIDSPLAN (Uitvoering)</w:t>
    </w:r>
    <w:r>
      <w:rPr>
        <w:rFonts w:cs="Caecilia-Roman"/>
        <w:sz w:val="17"/>
        <w:szCs w:val="17"/>
        <w:lang w:val="nl-NL"/>
      </w:rPr>
      <w:tab/>
      <w:t>Blad 2</w:t>
    </w:r>
  </w:p>
  <w:p w14:paraId="0424E840" w14:textId="77777777" w:rsidR="00754155" w:rsidRDefault="00754155" w:rsidP="00AF2C43">
    <w:pPr>
      <w:spacing w:line="2" w:lineRule="exact"/>
      <w:rPr>
        <w:rFonts w:cs="Caecilia-Roman"/>
        <w:sz w:val="17"/>
        <w:szCs w:val="17"/>
        <w:lang w:val="nl-NL"/>
      </w:rPr>
    </w:pP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1184" behindDoc="0" locked="0" layoutInCell="0" allowOverlap="1" wp14:anchorId="37F176F6" wp14:editId="456D8087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0" cy="0"/>
              <wp:effectExtent l="19050" t="19050" r="19050" b="19050"/>
              <wp:wrapNone/>
              <wp:docPr id="19" name="Rechte verbindingslijn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0"/>
                      </a:xfrm>
                      <a:prstGeom prst="line">
                        <a:avLst/>
                      </a:prstGeom>
                      <a:noFill/>
                      <a:ln w="36576" cmpd="dbl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63A471A" id="Rechte verbindingslijn 19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0" to="0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" o:allowincell="f" strokecolor="#020000" strokeweight="2.88pt">
              <v:stroke linestyle="thinThin"/>
              <w10:wrap anchorx="margin"/>
            </v:line>
          </w:pict>
        </mc:Fallback>
      </mc:AlternateContent>
    </w:r>
    <w:r>
      <w:rPr>
        <w:noProof/>
        <w:lang w:val="nl-NL" w:eastAsia="nl-NL"/>
      </w:rPr>
      <mc:AlternateContent>
        <mc:Choice Requires="wps">
          <w:drawing>
            <wp:anchor distT="0" distB="0" distL="114300" distR="114300" simplePos="0" relativeHeight="251742208" behindDoc="0" locked="0" layoutInCell="0" allowOverlap="1" wp14:anchorId="14E8879F" wp14:editId="37A7AAAA">
              <wp:simplePos x="0" y="0"/>
              <wp:positionH relativeFrom="margin">
                <wp:posOffset>0</wp:posOffset>
              </wp:positionH>
              <wp:positionV relativeFrom="paragraph">
                <wp:posOffset>17780</wp:posOffset>
              </wp:positionV>
              <wp:extent cx="8863330" cy="0"/>
              <wp:effectExtent l="9525" t="8255" r="13970" b="10795"/>
              <wp:wrapNone/>
              <wp:docPr id="20" name="Rechte verbindingslijn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8863330" cy="0"/>
                      </a:xfrm>
                      <a:prstGeom prst="line">
                        <a:avLst/>
                      </a:prstGeom>
                      <a:noFill/>
                      <a:ln w="12192" cmpd="sng">
                        <a:solidFill>
                          <a:srgbClr val="020000"/>
                        </a:solidFill>
                        <a:prstDash val="solid"/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95410F7" id="Rechte verbindingslijn 20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" from="0,1.4pt" to="697.9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" o:allowincell="f" strokecolor="#020000" strokeweight=".96pt">
              <w10:wrap anchorx="margin"/>
            </v:line>
          </w:pict>
        </mc:Fallback>
      </mc:AlternateContent>
    </w:r>
  </w:p>
  <w:p w14:paraId="16EE8FB2" w14:textId="77777777" w:rsidR="00754155" w:rsidRPr="00AF2C43" w:rsidRDefault="00754155">
    <w:pPr>
      <w:pStyle w:val="Koptekst"/>
      <w:rPr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3C57AB"/>
    <w:multiLevelType w:val="hybridMultilevel"/>
    <w:tmpl w:val="0B7CE5C2"/>
    <w:lvl w:ilvl="0" w:tplc="04F212C8">
      <w:start w:val="1"/>
      <w:numFmt w:val="decimal"/>
      <w:lvlText w:val="Bijlage %1."/>
      <w:lvlJc w:val="left"/>
      <w:pPr>
        <w:ind w:left="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760" w:hanging="360"/>
      </w:pPr>
    </w:lvl>
    <w:lvl w:ilvl="2" w:tplc="0413001B" w:tentative="1">
      <w:start w:val="1"/>
      <w:numFmt w:val="lowerRoman"/>
      <w:lvlText w:val="%3."/>
      <w:lvlJc w:val="right"/>
      <w:pPr>
        <w:ind w:left="1480" w:hanging="180"/>
      </w:pPr>
    </w:lvl>
    <w:lvl w:ilvl="3" w:tplc="0413000F" w:tentative="1">
      <w:start w:val="1"/>
      <w:numFmt w:val="decimal"/>
      <w:lvlText w:val="%4."/>
      <w:lvlJc w:val="left"/>
      <w:pPr>
        <w:ind w:left="2200" w:hanging="360"/>
      </w:pPr>
    </w:lvl>
    <w:lvl w:ilvl="4" w:tplc="04130019" w:tentative="1">
      <w:start w:val="1"/>
      <w:numFmt w:val="lowerLetter"/>
      <w:lvlText w:val="%5."/>
      <w:lvlJc w:val="left"/>
      <w:pPr>
        <w:ind w:left="2920" w:hanging="360"/>
      </w:pPr>
    </w:lvl>
    <w:lvl w:ilvl="5" w:tplc="0413001B" w:tentative="1">
      <w:start w:val="1"/>
      <w:numFmt w:val="lowerRoman"/>
      <w:lvlText w:val="%6."/>
      <w:lvlJc w:val="right"/>
      <w:pPr>
        <w:ind w:left="3640" w:hanging="180"/>
      </w:pPr>
    </w:lvl>
    <w:lvl w:ilvl="6" w:tplc="0413000F" w:tentative="1">
      <w:start w:val="1"/>
      <w:numFmt w:val="decimal"/>
      <w:lvlText w:val="%7."/>
      <w:lvlJc w:val="left"/>
      <w:pPr>
        <w:ind w:left="4360" w:hanging="360"/>
      </w:pPr>
    </w:lvl>
    <w:lvl w:ilvl="7" w:tplc="04130019" w:tentative="1">
      <w:start w:val="1"/>
      <w:numFmt w:val="lowerLetter"/>
      <w:lvlText w:val="%8."/>
      <w:lvlJc w:val="left"/>
      <w:pPr>
        <w:ind w:left="5080" w:hanging="360"/>
      </w:pPr>
    </w:lvl>
    <w:lvl w:ilvl="8" w:tplc="0413001B" w:tentative="1">
      <w:start w:val="1"/>
      <w:numFmt w:val="lowerRoman"/>
      <w:lvlText w:val="%9."/>
      <w:lvlJc w:val="right"/>
      <w:pPr>
        <w:ind w:left="5800" w:hanging="180"/>
      </w:pPr>
    </w:lvl>
  </w:abstractNum>
  <w:abstractNum w:abstractNumId="1" w15:restartNumberingAfterBreak="0">
    <w:nsid w:val="071267AC"/>
    <w:multiLevelType w:val="hybridMultilevel"/>
    <w:tmpl w:val="BDD64B02"/>
    <w:lvl w:ilvl="0" w:tplc="F708B112">
      <w:start w:val="1"/>
      <w:numFmt w:val="decimal"/>
      <w:lvlText w:val="%1.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B12C9E"/>
    <w:multiLevelType w:val="hybridMultilevel"/>
    <w:tmpl w:val="8B34D4F6"/>
    <w:lvl w:ilvl="0" w:tplc="D01EB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5D4787"/>
    <w:multiLevelType w:val="multilevel"/>
    <w:tmpl w:val="8DFA1E40"/>
    <w:lvl w:ilvl="0">
      <w:start w:val="1"/>
      <w:numFmt w:val="decimal"/>
      <w:pStyle w:val="Kop1"/>
      <w:lvlText w:val="%1"/>
      <w:lvlJc w:val="left"/>
      <w:pPr>
        <w:ind w:left="0" w:hanging="680"/>
      </w:pPr>
      <w:rPr>
        <w:rFonts w:ascii="Caecilia-Bold" w:hAnsi="Caecilia-Bold" w:hint="default"/>
        <w:sz w:val="28"/>
      </w:rPr>
    </w:lvl>
    <w:lvl w:ilvl="1">
      <w:start w:val="1"/>
      <w:numFmt w:val="decimal"/>
      <w:pStyle w:val="Kop2"/>
      <w:isLgl/>
      <w:lvlText w:val="%1.%2"/>
      <w:lvlJc w:val="left"/>
      <w:pPr>
        <w:ind w:left="0" w:hanging="680"/>
      </w:pPr>
      <w:rPr>
        <w:rFonts w:ascii="Caecilia-Bold" w:hAnsi="Caecilia-Bold" w:hint="default"/>
        <w:sz w:val="20"/>
      </w:rPr>
    </w:lvl>
    <w:lvl w:ilvl="2">
      <w:start w:val="1"/>
      <w:numFmt w:val="decimal"/>
      <w:pStyle w:val="Kop3"/>
      <w:lvlText w:val="%1.%2.%3"/>
      <w:lvlJc w:val="left"/>
      <w:pPr>
        <w:ind w:left="0" w:hanging="680"/>
      </w:pPr>
      <w:rPr>
        <w:rFonts w:ascii="Caecilia-BoldItalic" w:hAnsi="Caecilia-BoldItalic" w:hint="default"/>
        <w:sz w:val="20"/>
      </w:rPr>
    </w:lvl>
    <w:lvl w:ilvl="3">
      <w:start w:val="1"/>
      <w:numFmt w:val="decimal"/>
      <w:lvlText w:val="(%4)"/>
      <w:lvlJc w:val="left"/>
      <w:pPr>
        <w:ind w:left="0" w:hanging="68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0" w:hanging="68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hanging="6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hanging="68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hanging="68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hanging="680"/>
      </w:pPr>
      <w:rPr>
        <w:rFonts w:hint="default"/>
      </w:rPr>
    </w:lvl>
  </w:abstractNum>
  <w:abstractNum w:abstractNumId="4" w15:restartNumberingAfterBreak="0">
    <w:nsid w:val="0B0905A7"/>
    <w:multiLevelType w:val="hybridMultilevel"/>
    <w:tmpl w:val="09149E0A"/>
    <w:lvl w:ilvl="0" w:tplc="3056B3BE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5" w15:restartNumberingAfterBreak="0">
    <w:nsid w:val="0C553D51"/>
    <w:multiLevelType w:val="hybridMultilevel"/>
    <w:tmpl w:val="05DC0D4A"/>
    <w:lvl w:ilvl="0" w:tplc="0A0CB8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AD4EA4"/>
    <w:multiLevelType w:val="hybridMultilevel"/>
    <w:tmpl w:val="D0FAB0F4"/>
    <w:lvl w:ilvl="0" w:tplc="1ED63A6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4F02C3"/>
    <w:multiLevelType w:val="hybridMultilevel"/>
    <w:tmpl w:val="5ACEEAEA"/>
    <w:lvl w:ilvl="0" w:tplc="D62834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1A057D7"/>
    <w:multiLevelType w:val="multilevel"/>
    <w:tmpl w:val="5ACEEA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5E40352"/>
    <w:multiLevelType w:val="multilevel"/>
    <w:tmpl w:val="3FC6F670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lowerLetter"/>
      <w:lvlText w:val="%8."/>
      <w:legacy w:legacy="1" w:legacySpace="0" w:legacyIndent="0"/>
      <w:lvlJc w:val="left"/>
    </w:lvl>
    <w:lvl w:ilvl="8">
      <w:start w:val="1"/>
      <w:numFmt w:val="lowerRoman"/>
      <w:lvlText w:val="%9"/>
      <w:legacy w:legacy="1" w:legacySpace="0" w:legacyIndent="0"/>
      <w:lvlJc w:val="left"/>
    </w:lvl>
  </w:abstractNum>
  <w:abstractNum w:abstractNumId="10" w15:restartNumberingAfterBreak="0">
    <w:nsid w:val="195578E4"/>
    <w:multiLevelType w:val="multilevel"/>
    <w:tmpl w:val="1DF8FEBC"/>
    <w:lvl w:ilvl="0">
      <w:start w:val="1"/>
      <w:numFmt w:val="decimal"/>
      <w:lvlText w:val="%1"/>
      <w:lvlJc w:val="left"/>
      <w:pPr>
        <w:ind w:left="1428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2.%1"/>
      <w:lvlJc w:val="left"/>
      <w:pPr>
        <w:ind w:left="1785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2142" w:hanging="357"/>
      </w:pPr>
      <w:rPr>
        <w:rFonts w:ascii="Caecilia-BoldSC" w:hAnsi="Caecilia-BoldSC" w:hint="default"/>
        <w:sz w:val="40"/>
      </w:rPr>
    </w:lvl>
    <w:lvl w:ilvl="3">
      <w:start w:val="1"/>
      <w:numFmt w:val="decimal"/>
      <w:lvlText w:val="(%4)"/>
      <w:lvlJc w:val="left"/>
      <w:pPr>
        <w:ind w:left="2499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856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213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570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92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4284" w:hanging="357"/>
      </w:pPr>
      <w:rPr>
        <w:rFonts w:hint="default"/>
      </w:rPr>
    </w:lvl>
  </w:abstractNum>
  <w:abstractNum w:abstractNumId="11" w15:restartNumberingAfterBreak="0">
    <w:nsid w:val="1E125F4E"/>
    <w:multiLevelType w:val="hybridMultilevel"/>
    <w:tmpl w:val="12DA98CA"/>
    <w:lvl w:ilvl="0" w:tplc="D4EC0DB6">
      <w:start w:val="1"/>
      <w:numFmt w:val="decimal"/>
      <w:lvlText w:val="%1."/>
      <w:lvlJc w:val="left"/>
      <w:pPr>
        <w:ind w:left="720" w:hanging="360"/>
      </w:pPr>
      <w:rPr>
        <w:rFonts w:ascii="Caecilia-Bold" w:hAnsi="Caecilia-Bold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D1D96"/>
    <w:multiLevelType w:val="hybridMultilevel"/>
    <w:tmpl w:val="0CF0C574"/>
    <w:lvl w:ilvl="0" w:tplc="AFE08FB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CA6521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25393013"/>
    <w:multiLevelType w:val="hybridMultilevel"/>
    <w:tmpl w:val="75222BCC"/>
    <w:lvl w:ilvl="0" w:tplc="9C7CBC2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97476E3"/>
    <w:multiLevelType w:val="hybridMultilevel"/>
    <w:tmpl w:val="130CFBF6"/>
    <w:lvl w:ilvl="0" w:tplc="BE229B5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5C4809"/>
    <w:multiLevelType w:val="multilevel"/>
    <w:tmpl w:val="92541976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lowerLetter"/>
      <w:lvlText w:val="%2."/>
      <w:legacy w:legacy="1" w:legacySpace="0" w:legacyIndent="0"/>
      <w:lvlJc w:val="left"/>
    </w:lvl>
    <w:lvl w:ilvl="2">
      <w:start w:val="1"/>
      <w:numFmt w:val="lowerRoman"/>
      <w:lvlText w:val="%3."/>
      <w:legacy w:legacy="1" w:legacySpace="0" w:legacyIndent="0"/>
      <w:lvlJc w:val="left"/>
    </w:lvl>
    <w:lvl w:ilvl="3">
      <w:start w:val="1"/>
      <w:numFmt w:val="decimal"/>
      <w:lvlText w:val="(%4)"/>
      <w:legacy w:legacy="1" w:legacySpace="0" w:legacyIndent="0"/>
      <w:lvlJc w:val="left"/>
    </w:lvl>
    <w:lvl w:ilvl="4">
      <w:start w:val="1"/>
      <w:numFmt w:val="lowerLetter"/>
      <w:lvlText w:val="(%5)"/>
      <w:legacy w:legacy="1" w:legacySpace="0" w:legacyIndent="0"/>
      <w:lvlJc w:val="left"/>
    </w:lvl>
    <w:lvl w:ilvl="5">
      <w:start w:val="1"/>
      <w:numFmt w:val="lowerRoman"/>
      <w:lvlText w:val="(%6)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lowerLetter"/>
      <w:lvlText w:val="%8."/>
      <w:legacy w:legacy="1" w:legacySpace="0" w:legacyIndent="0"/>
      <w:lvlJc w:val="left"/>
    </w:lvl>
    <w:lvl w:ilvl="8">
      <w:start w:val="1"/>
      <w:numFmt w:val="lowerRoman"/>
      <w:lvlText w:val="%9"/>
      <w:legacy w:legacy="1" w:legacySpace="0" w:legacyIndent="0"/>
      <w:lvlJc w:val="left"/>
    </w:lvl>
  </w:abstractNum>
  <w:abstractNum w:abstractNumId="17" w15:restartNumberingAfterBreak="0">
    <w:nsid w:val="37FB5EB7"/>
    <w:multiLevelType w:val="hybridMultilevel"/>
    <w:tmpl w:val="D3609B04"/>
    <w:lvl w:ilvl="0" w:tplc="8AF6AA82">
      <w:start w:val="1"/>
      <w:numFmt w:val="decimal"/>
      <w:lvlText w:val="1.1.%1"/>
      <w:lvlJc w:val="left"/>
      <w:pPr>
        <w:ind w:left="928" w:hanging="360"/>
      </w:pPr>
      <w:rPr>
        <w:rFonts w:ascii="Caecilia-Bold" w:hAnsi="Caecilia-Bold" w:hint="default"/>
        <w:sz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FF1F52"/>
    <w:multiLevelType w:val="hybridMultilevel"/>
    <w:tmpl w:val="79948F8E"/>
    <w:lvl w:ilvl="0" w:tplc="AA48FB18">
      <w:numFmt w:val="bullet"/>
      <w:lvlText w:val="-"/>
      <w:lvlJc w:val="left"/>
      <w:pPr>
        <w:ind w:left="720" w:hanging="360"/>
      </w:pPr>
      <w:rPr>
        <w:rFonts w:ascii="Caecilia-Roman" w:eastAsiaTheme="minorHAnsi" w:hAnsi="Caecilia-Roman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C02DB0"/>
    <w:multiLevelType w:val="hybridMultilevel"/>
    <w:tmpl w:val="A5C608CE"/>
    <w:lvl w:ilvl="0" w:tplc="45E023B8">
      <w:start w:val="1"/>
      <w:numFmt w:val="decimal"/>
      <w:lvlText w:val="1.1.%1"/>
      <w:lvlJc w:val="left"/>
      <w:pPr>
        <w:ind w:left="720" w:hanging="360"/>
      </w:pPr>
      <w:rPr>
        <w:rFonts w:ascii="Caecilia-Bold" w:hAnsi="Caecilia-Bold" w:hint="default"/>
        <w:sz w:val="17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4E7143"/>
    <w:multiLevelType w:val="hybridMultilevel"/>
    <w:tmpl w:val="DADA8F66"/>
    <w:lvl w:ilvl="0" w:tplc="D01EBC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156AFF"/>
    <w:multiLevelType w:val="multilevel"/>
    <w:tmpl w:val="9A3ECAEE"/>
    <w:styleLink w:val="KragtenHst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22" w15:restartNumberingAfterBreak="0">
    <w:nsid w:val="5D944F01"/>
    <w:multiLevelType w:val="multilevel"/>
    <w:tmpl w:val="6268842A"/>
    <w:numStyleLink w:val="KragtenStijl"/>
  </w:abstractNum>
  <w:abstractNum w:abstractNumId="23" w15:restartNumberingAfterBreak="0">
    <w:nsid w:val="5DD3412D"/>
    <w:multiLevelType w:val="multilevel"/>
    <w:tmpl w:val="96A0EA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DB5F24"/>
    <w:multiLevelType w:val="multilevel"/>
    <w:tmpl w:val="69681DC4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540" w:hanging="54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25" w15:restartNumberingAfterBreak="0">
    <w:nsid w:val="65E00607"/>
    <w:multiLevelType w:val="multilevel"/>
    <w:tmpl w:val="5C30F30C"/>
    <w:lvl w:ilvl="0">
      <w:start w:val="1"/>
      <w:numFmt w:val="decimal"/>
      <w:lvlText w:val="%1"/>
      <w:lvlJc w:val="left"/>
      <w:pPr>
        <w:ind w:left="360" w:hanging="360"/>
      </w:pPr>
      <w:rPr>
        <w:rFonts w:ascii="Caecilia-Bold" w:hAnsi="Caecilia-Bold" w:hint="default"/>
        <w:sz w:val="28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6" w15:restartNumberingAfterBreak="0">
    <w:nsid w:val="67283937"/>
    <w:multiLevelType w:val="hybridMultilevel"/>
    <w:tmpl w:val="872AE402"/>
    <w:lvl w:ilvl="0" w:tplc="6212D6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sz w:val="18"/>
      </w:rPr>
    </w:lvl>
    <w:lvl w:ilvl="1" w:tplc="0413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67805EB8"/>
    <w:multiLevelType w:val="multilevel"/>
    <w:tmpl w:val="87E4A5D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7FB49E9"/>
    <w:multiLevelType w:val="hybridMultilevel"/>
    <w:tmpl w:val="36501C0E"/>
    <w:lvl w:ilvl="0" w:tplc="D098E9E0">
      <w:start w:val="1"/>
      <w:numFmt w:val="decimal"/>
      <w:lvlText w:val="%1."/>
      <w:lvlJc w:val="left"/>
      <w:pPr>
        <w:ind w:left="930" w:hanging="360"/>
      </w:pPr>
    </w:lvl>
    <w:lvl w:ilvl="1" w:tplc="04130019" w:tentative="1">
      <w:start w:val="1"/>
      <w:numFmt w:val="lowerLetter"/>
      <w:lvlText w:val="%2."/>
      <w:lvlJc w:val="left"/>
      <w:pPr>
        <w:ind w:left="1650" w:hanging="360"/>
      </w:pPr>
    </w:lvl>
    <w:lvl w:ilvl="2" w:tplc="0413001B" w:tentative="1">
      <w:start w:val="1"/>
      <w:numFmt w:val="lowerRoman"/>
      <w:lvlText w:val="%3."/>
      <w:lvlJc w:val="right"/>
      <w:pPr>
        <w:ind w:left="2370" w:hanging="180"/>
      </w:pPr>
    </w:lvl>
    <w:lvl w:ilvl="3" w:tplc="0413000F" w:tentative="1">
      <w:start w:val="1"/>
      <w:numFmt w:val="decimal"/>
      <w:lvlText w:val="%4."/>
      <w:lvlJc w:val="left"/>
      <w:pPr>
        <w:ind w:left="3090" w:hanging="360"/>
      </w:pPr>
    </w:lvl>
    <w:lvl w:ilvl="4" w:tplc="04130019" w:tentative="1">
      <w:start w:val="1"/>
      <w:numFmt w:val="lowerLetter"/>
      <w:lvlText w:val="%5."/>
      <w:lvlJc w:val="left"/>
      <w:pPr>
        <w:ind w:left="3810" w:hanging="360"/>
      </w:pPr>
    </w:lvl>
    <w:lvl w:ilvl="5" w:tplc="0413001B" w:tentative="1">
      <w:start w:val="1"/>
      <w:numFmt w:val="lowerRoman"/>
      <w:lvlText w:val="%6."/>
      <w:lvlJc w:val="right"/>
      <w:pPr>
        <w:ind w:left="4530" w:hanging="180"/>
      </w:pPr>
    </w:lvl>
    <w:lvl w:ilvl="6" w:tplc="0413000F" w:tentative="1">
      <w:start w:val="1"/>
      <w:numFmt w:val="decimal"/>
      <w:lvlText w:val="%7."/>
      <w:lvlJc w:val="left"/>
      <w:pPr>
        <w:ind w:left="5250" w:hanging="360"/>
      </w:pPr>
    </w:lvl>
    <w:lvl w:ilvl="7" w:tplc="04130019" w:tentative="1">
      <w:start w:val="1"/>
      <w:numFmt w:val="lowerLetter"/>
      <w:lvlText w:val="%8."/>
      <w:lvlJc w:val="left"/>
      <w:pPr>
        <w:ind w:left="5970" w:hanging="360"/>
      </w:pPr>
    </w:lvl>
    <w:lvl w:ilvl="8" w:tplc="0413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9" w15:restartNumberingAfterBreak="0">
    <w:nsid w:val="6C1A6F12"/>
    <w:multiLevelType w:val="multilevel"/>
    <w:tmpl w:val="6268842A"/>
    <w:styleLink w:val="KragtenStijl"/>
    <w:lvl w:ilvl="0">
      <w:start w:val="1"/>
      <w:numFmt w:val="decimal"/>
      <w:lvlText w:val="%1"/>
      <w:lvlJc w:val="left"/>
      <w:pPr>
        <w:ind w:left="2499" w:hanging="357"/>
      </w:pPr>
      <w:rPr>
        <w:rFonts w:ascii="Caecilia-Bold" w:hAnsi="Caecilia-Bold" w:hint="default"/>
        <w:sz w:val="28"/>
      </w:rPr>
    </w:lvl>
    <w:lvl w:ilvl="1">
      <w:start w:val="1"/>
      <w:numFmt w:val="decimal"/>
      <w:lvlText w:val="%1.%2"/>
      <w:lvlJc w:val="left"/>
      <w:pPr>
        <w:ind w:left="2856" w:hanging="357"/>
      </w:pPr>
      <w:rPr>
        <w:rFonts w:ascii="Caecilia-Bold" w:hAnsi="Caecilia-Bold" w:hint="default"/>
        <w:sz w:val="20"/>
      </w:rPr>
    </w:lvl>
    <w:lvl w:ilvl="2">
      <w:start w:val="1"/>
      <w:numFmt w:val="decimal"/>
      <w:lvlText w:val="%2.%1.%3"/>
      <w:lvlJc w:val="left"/>
      <w:pPr>
        <w:ind w:left="3213" w:hanging="357"/>
      </w:pPr>
      <w:rPr>
        <w:rFonts w:ascii="Caecilia-Bold" w:hAnsi="Caecilia-Bold" w:hint="default"/>
        <w:sz w:val="20"/>
      </w:rPr>
    </w:lvl>
    <w:lvl w:ilvl="3">
      <w:start w:val="1"/>
      <w:numFmt w:val="decimal"/>
      <w:lvlText w:val="(%4)"/>
      <w:lvlJc w:val="left"/>
      <w:pPr>
        <w:ind w:left="3570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92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4284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41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998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355" w:hanging="357"/>
      </w:pPr>
      <w:rPr>
        <w:rFonts w:hint="default"/>
      </w:rPr>
    </w:lvl>
  </w:abstractNum>
  <w:abstractNum w:abstractNumId="30" w15:restartNumberingAfterBreak="0">
    <w:nsid w:val="6C8A48F5"/>
    <w:multiLevelType w:val="multilevel"/>
    <w:tmpl w:val="9A3ECAEE"/>
    <w:lvl w:ilvl="0">
      <w:start w:val="1"/>
      <w:numFmt w:val="decimal"/>
      <w:lvlText w:val="%1"/>
      <w:lvlJc w:val="left"/>
      <w:pPr>
        <w:ind w:left="1080" w:hanging="360"/>
      </w:pPr>
      <w:rPr>
        <w:rFonts w:ascii="Caecilia-Bold" w:hAnsi="Caecilia-Bold" w:hint="default"/>
        <w:sz w:val="28"/>
      </w:rPr>
    </w:lvl>
    <w:lvl w:ilvl="1">
      <w:start w:val="1"/>
      <w:numFmt w:val="none"/>
      <w:lvlText w:val="1.1"/>
      <w:lvlJc w:val="left"/>
      <w:pPr>
        <w:ind w:left="1440" w:hanging="360"/>
      </w:pPr>
      <w:rPr>
        <w:rFonts w:ascii="Caecilia-Bold" w:hAnsi="Caecilia-Bold" w:hint="default"/>
        <w:sz w:val="20"/>
      </w:rPr>
    </w:lvl>
    <w:lvl w:ilvl="2">
      <w:start w:val="1"/>
      <w:numFmt w:val="lowerRoman"/>
      <w:lvlText w:val="%3)"/>
      <w:lvlJc w:val="left"/>
      <w:pPr>
        <w:ind w:left="180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216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88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2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60" w:hanging="360"/>
      </w:pPr>
      <w:rPr>
        <w:rFonts w:hint="default"/>
      </w:rPr>
    </w:lvl>
  </w:abstractNum>
  <w:abstractNum w:abstractNumId="31" w15:restartNumberingAfterBreak="0">
    <w:nsid w:val="6D28547D"/>
    <w:multiLevelType w:val="multilevel"/>
    <w:tmpl w:val="6268842A"/>
    <w:numStyleLink w:val="KragtenStijl"/>
  </w:abstractNum>
  <w:abstractNum w:abstractNumId="32" w15:restartNumberingAfterBreak="0">
    <w:nsid w:val="71A23518"/>
    <w:multiLevelType w:val="multilevel"/>
    <w:tmpl w:val="944249C8"/>
    <w:lvl w:ilvl="0">
      <w:start w:val="1"/>
      <w:numFmt w:val="decimal"/>
      <w:pStyle w:val="Bijlage1"/>
      <w:lvlText w:val="Bijlage %1"/>
      <w:lvlJc w:val="left"/>
      <w:pPr>
        <w:tabs>
          <w:tab w:val="num" w:pos="0"/>
        </w:tabs>
        <w:ind w:left="-1134" w:firstLine="1134"/>
      </w:pPr>
      <w:rPr>
        <w:rFonts w:hint="default"/>
      </w:rPr>
    </w:lvl>
    <w:lvl w:ilvl="1">
      <w:start w:val="1"/>
      <w:numFmt w:val="decimal"/>
      <w:pStyle w:val="Bijlage11"/>
      <w:lvlText w:val="%2"/>
      <w:lvlJc w:val="left"/>
      <w:pPr>
        <w:tabs>
          <w:tab w:val="num" w:pos="0"/>
        </w:tabs>
        <w:ind w:left="-567" w:firstLine="927"/>
      </w:pPr>
      <w:rPr>
        <w:rFonts w:hint="default"/>
      </w:rPr>
    </w:lvl>
    <w:lvl w:ilvl="2">
      <w:start w:val="1"/>
      <w:numFmt w:val="decimal"/>
      <w:pStyle w:val="Bijlage111"/>
      <w:lvlText w:val="%1.%2.%3"/>
      <w:lvlJc w:val="left"/>
      <w:pPr>
        <w:tabs>
          <w:tab w:val="num" w:pos="0"/>
        </w:tabs>
        <w:ind w:left="-567" w:firstLine="128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73A12813"/>
    <w:multiLevelType w:val="hybridMultilevel"/>
    <w:tmpl w:val="72C8C46A"/>
    <w:lvl w:ilvl="0" w:tplc="19B0DAA4">
      <w:numFmt w:val="bullet"/>
      <w:lvlText w:val="-"/>
      <w:lvlJc w:val="left"/>
      <w:pPr>
        <w:ind w:left="720" w:hanging="360"/>
      </w:pPr>
      <w:rPr>
        <w:rFonts w:ascii="Caecilia-Roman" w:eastAsiaTheme="minorHAnsi" w:hAnsi="Caecilia-Roman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9A0BB7"/>
    <w:multiLevelType w:val="multilevel"/>
    <w:tmpl w:val="5ACEEAEA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100A30"/>
    <w:multiLevelType w:val="hybridMultilevel"/>
    <w:tmpl w:val="B4AA6BD0"/>
    <w:lvl w:ilvl="0" w:tplc="03B453A2">
      <w:start w:val="1"/>
      <w:numFmt w:val="decimal"/>
      <w:lvlText w:val="%1."/>
      <w:lvlJc w:val="left"/>
      <w:pPr>
        <w:ind w:left="720" w:hanging="360"/>
      </w:pPr>
      <w:rPr>
        <w:rFonts w:ascii="Caecilia-Bold" w:hAnsi="Caecilia-Bold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4"/>
  </w:num>
  <w:num w:numId="3">
    <w:abstractNumId w:val="12"/>
  </w:num>
  <w:num w:numId="4">
    <w:abstractNumId w:val="15"/>
  </w:num>
  <w:num w:numId="5">
    <w:abstractNumId w:val="6"/>
  </w:num>
  <w:num w:numId="6">
    <w:abstractNumId w:val="26"/>
  </w:num>
  <w:num w:numId="7">
    <w:abstractNumId w:val="2"/>
  </w:num>
  <w:num w:numId="8">
    <w:abstractNumId w:val="7"/>
  </w:num>
  <w:num w:numId="9">
    <w:abstractNumId w:val="8"/>
  </w:num>
  <w:num w:numId="10">
    <w:abstractNumId w:val="34"/>
  </w:num>
  <w:num w:numId="11">
    <w:abstractNumId w:val="18"/>
  </w:num>
  <w:num w:numId="12">
    <w:abstractNumId w:val="33"/>
  </w:num>
  <w:num w:numId="13">
    <w:abstractNumId w:val="20"/>
  </w:num>
  <w:num w:numId="14">
    <w:abstractNumId w:val="13"/>
  </w:num>
  <w:num w:numId="15">
    <w:abstractNumId w:val="10"/>
  </w:num>
  <w:num w:numId="16">
    <w:abstractNumId w:val="10"/>
  </w:num>
  <w:num w:numId="17">
    <w:abstractNumId w:val="30"/>
  </w:num>
  <w:num w:numId="18">
    <w:abstractNumId w:val="10"/>
  </w:num>
  <w:num w:numId="19">
    <w:abstractNumId w:val="13"/>
  </w:num>
  <w:num w:numId="20">
    <w:abstractNumId w:val="10"/>
  </w:num>
  <w:num w:numId="21">
    <w:abstractNumId w:val="10"/>
  </w:num>
  <w:num w:numId="22">
    <w:abstractNumId w:val="30"/>
  </w:num>
  <w:num w:numId="23">
    <w:abstractNumId w:val="10"/>
  </w:num>
  <w:num w:numId="24">
    <w:abstractNumId w:val="11"/>
  </w:num>
  <w:num w:numId="25">
    <w:abstractNumId w:val="25"/>
  </w:num>
  <w:num w:numId="26">
    <w:abstractNumId w:val="29"/>
  </w:num>
  <w:num w:numId="27">
    <w:abstractNumId w:val="29"/>
  </w:num>
  <w:num w:numId="28">
    <w:abstractNumId w:val="21"/>
  </w:num>
  <w:num w:numId="29">
    <w:abstractNumId w:val="29"/>
  </w:num>
  <w:num w:numId="30">
    <w:abstractNumId w:val="35"/>
  </w:num>
  <w:num w:numId="31">
    <w:abstractNumId w:val="23"/>
  </w:num>
  <w:num w:numId="32">
    <w:abstractNumId w:val="17"/>
  </w:num>
  <w:num w:numId="33">
    <w:abstractNumId w:val="17"/>
    <w:lvlOverride w:ilvl="0">
      <w:startOverride w:val="1"/>
    </w:lvlOverride>
  </w:num>
  <w:num w:numId="34">
    <w:abstractNumId w:val="27"/>
  </w:num>
  <w:num w:numId="35">
    <w:abstractNumId w:val="22"/>
  </w:num>
  <w:num w:numId="36">
    <w:abstractNumId w:val="3"/>
  </w:num>
  <w:num w:numId="37">
    <w:abstractNumId w:val="3"/>
  </w:num>
  <w:num w:numId="38">
    <w:abstractNumId w:val="3"/>
  </w:num>
  <w:num w:numId="39">
    <w:abstractNumId w:val="1"/>
  </w:num>
  <w:num w:numId="40">
    <w:abstractNumId w:val="31"/>
  </w:num>
  <w:num w:numId="41">
    <w:abstractNumId w:val="16"/>
  </w:num>
  <w:num w:numId="42">
    <w:abstractNumId w:val="9"/>
  </w:num>
  <w:num w:numId="43">
    <w:abstractNumId w:val="19"/>
  </w:num>
  <w:num w:numId="44">
    <w:abstractNumId w:val="0"/>
  </w:num>
  <w:num w:numId="45">
    <w:abstractNumId w:val="4"/>
  </w:num>
  <w:num w:numId="46">
    <w:abstractNumId w:val="28"/>
  </w:num>
  <w:num w:numId="47">
    <w:abstractNumId w:val="32"/>
  </w:num>
  <w:num w:numId="48">
    <w:abstractNumId w:val="32"/>
  </w:num>
  <w:num w:numId="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attachedTemplate r:id="rId1"/>
  <w:mailMerge>
    <w:mainDocumentType w:val="formLetters"/>
    <w:linkToQuery/>
    <w:dataType w:val="native"/>
    <w:connectString w:val="Provider=Microsoft.ACE.OLEDB.12.0;User ID=Admin;Data Source=\\kragten.nl\public\user\af\Mijn gegevensbronnen\test_nieuwe_adreslijst.mdb;Mode=Read;Extended Properties=&quot;&quot;;Jet OLEDB:System database=&quot;&quot;;Jet OLEDB:Registry Path=&quot;&quot;;Jet OLEDB:Engine Type=6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Office Address List` "/>
  </w:mailMerge>
  <w:documentProtection w:edit="readOnly" w:enforcement="0"/>
  <w:defaultTabStop w:val="709"/>
  <w:hyphenationZone w:val="425"/>
  <w:evenAndOddHeaders/>
  <w:drawingGridHorizontalSpacing w:val="90"/>
  <w:displayHorizontalDrawingGridEvery w:val="2"/>
  <w:displayVerticalDrawingGridEvery w:val="2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277B"/>
    <w:rsid w:val="00000049"/>
    <w:rsid w:val="00000B89"/>
    <w:rsid w:val="000039F2"/>
    <w:rsid w:val="000104D2"/>
    <w:rsid w:val="00010524"/>
    <w:rsid w:val="00010641"/>
    <w:rsid w:val="000114D8"/>
    <w:rsid w:val="00020C72"/>
    <w:rsid w:val="00020EA9"/>
    <w:rsid w:val="00021652"/>
    <w:rsid w:val="000250A6"/>
    <w:rsid w:val="000269D3"/>
    <w:rsid w:val="00027C02"/>
    <w:rsid w:val="0003427A"/>
    <w:rsid w:val="000343DA"/>
    <w:rsid w:val="0003731B"/>
    <w:rsid w:val="000374C4"/>
    <w:rsid w:val="000446A8"/>
    <w:rsid w:val="00046B95"/>
    <w:rsid w:val="00047510"/>
    <w:rsid w:val="000562CC"/>
    <w:rsid w:val="00060599"/>
    <w:rsid w:val="00063C47"/>
    <w:rsid w:val="00066531"/>
    <w:rsid w:val="00070014"/>
    <w:rsid w:val="0007128E"/>
    <w:rsid w:val="00071BE7"/>
    <w:rsid w:val="000747F9"/>
    <w:rsid w:val="00076CCE"/>
    <w:rsid w:val="00080D82"/>
    <w:rsid w:val="00080EFE"/>
    <w:rsid w:val="000832DF"/>
    <w:rsid w:val="00083607"/>
    <w:rsid w:val="00084CE1"/>
    <w:rsid w:val="00090550"/>
    <w:rsid w:val="00090A4C"/>
    <w:rsid w:val="000A2CB3"/>
    <w:rsid w:val="000A5BF1"/>
    <w:rsid w:val="000A5FDB"/>
    <w:rsid w:val="000A60DA"/>
    <w:rsid w:val="000B174C"/>
    <w:rsid w:val="000B2C9E"/>
    <w:rsid w:val="000B54EB"/>
    <w:rsid w:val="000C2303"/>
    <w:rsid w:val="000C3EB3"/>
    <w:rsid w:val="000C5376"/>
    <w:rsid w:val="000C5EB8"/>
    <w:rsid w:val="000C7EB0"/>
    <w:rsid w:val="000D56DA"/>
    <w:rsid w:val="000E05B5"/>
    <w:rsid w:val="000E0EC9"/>
    <w:rsid w:val="000E10FE"/>
    <w:rsid w:val="000E26C6"/>
    <w:rsid w:val="000E46F8"/>
    <w:rsid w:val="000E5CEE"/>
    <w:rsid w:val="000F2D83"/>
    <w:rsid w:val="000F2FCD"/>
    <w:rsid w:val="00101065"/>
    <w:rsid w:val="0010114A"/>
    <w:rsid w:val="0011166A"/>
    <w:rsid w:val="00111B95"/>
    <w:rsid w:val="00112BD7"/>
    <w:rsid w:val="00116370"/>
    <w:rsid w:val="00123078"/>
    <w:rsid w:val="00124D2A"/>
    <w:rsid w:val="001264D8"/>
    <w:rsid w:val="00126C15"/>
    <w:rsid w:val="00130485"/>
    <w:rsid w:val="0013131C"/>
    <w:rsid w:val="00131BE1"/>
    <w:rsid w:val="00133FA5"/>
    <w:rsid w:val="00142624"/>
    <w:rsid w:val="00147C6F"/>
    <w:rsid w:val="00147C87"/>
    <w:rsid w:val="00150EBD"/>
    <w:rsid w:val="00152325"/>
    <w:rsid w:val="0015513D"/>
    <w:rsid w:val="00155E56"/>
    <w:rsid w:val="00156056"/>
    <w:rsid w:val="0016005D"/>
    <w:rsid w:val="001621D0"/>
    <w:rsid w:val="00163261"/>
    <w:rsid w:val="00164D0E"/>
    <w:rsid w:val="00167DC0"/>
    <w:rsid w:val="00170872"/>
    <w:rsid w:val="00172553"/>
    <w:rsid w:val="001741C0"/>
    <w:rsid w:val="00175920"/>
    <w:rsid w:val="00175A69"/>
    <w:rsid w:val="001775A7"/>
    <w:rsid w:val="0017795E"/>
    <w:rsid w:val="001815FD"/>
    <w:rsid w:val="00181D5C"/>
    <w:rsid w:val="00183206"/>
    <w:rsid w:val="00190D01"/>
    <w:rsid w:val="00191E37"/>
    <w:rsid w:val="001971EE"/>
    <w:rsid w:val="001A0959"/>
    <w:rsid w:val="001A14D0"/>
    <w:rsid w:val="001A2042"/>
    <w:rsid w:val="001A480A"/>
    <w:rsid w:val="001B1F83"/>
    <w:rsid w:val="001B5B36"/>
    <w:rsid w:val="001B6A7C"/>
    <w:rsid w:val="001B7134"/>
    <w:rsid w:val="001B7F8D"/>
    <w:rsid w:val="001C5005"/>
    <w:rsid w:val="001C5CEF"/>
    <w:rsid w:val="001C61E9"/>
    <w:rsid w:val="001C675B"/>
    <w:rsid w:val="001D00C3"/>
    <w:rsid w:val="001D0EEB"/>
    <w:rsid w:val="001E07DD"/>
    <w:rsid w:val="001E0B4F"/>
    <w:rsid w:val="001E192E"/>
    <w:rsid w:val="001E6624"/>
    <w:rsid w:val="001E7F2E"/>
    <w:rsid w:val="001F5DDE"/>
    <w:rsid w:val="002030A1"/>
    <w:rsid w:val="00203170"/>
    <w:rsid w:val="00206461"/>
    <w:rsid w:val="002113CF"/>
    <w:rsid w:val="00213BAC"/>
    <w:rsid w:val="00214A81"/>
    <w:rsid w:val="00217041"/>
    <w:rsid w:val="00224016"/>
    <w:rsid w:val="00225087"/>
    <w:rsid w:val="0022620F"/>
    <w:rsid w:val="00233E70"/>
    <w:rsid w:val="002362B9"/>
    <w:rsid w:val="002377C9"/>
    <w:rsid w:val="00240180"/>
    <w:rsid w:val="0024093C"/>
    <w:rsid w:val="00240A82"/>
    <w:rsid w:val="00244BF4"/>
    <w:rsid w:val="00246B41"/>
    <w:rsid w:val="002472C0"/>
    <w:rsid w:val="002547A9"/>
    <w:rsid w:val="00260958"/>
    <w:rsid w:val="002635FE"/>
    <w:rsid w:val="002664E5"/>
    <w:rsid w:val="00267CF6"/>
    <w:rsid w:val="00272D94"/>
    <w:rsid w:val="00274DD9"/>
    <w:rsid w:val="00276C15"/>
    <w:rsid w:val="0028107E"/>
    <w:rsid w:val="002870EC"/>
    <w:rsid w:val="002A3764"/>
    <w:rsid w:val="002A4112"/>
    <w:rsid w:val="002A550E"/>
    <w:rsid w:val="002A72A2"/>
    <w:rsid w:val="002B0D92"/>
    <w:rsid w:val="002B22CC"/>
    <w:rsid w:val="002B22E6"/>
    <w:rsid w:val="002B50D2"/>
    <w:rsid w:val="002B718A"/>
    <w:rsid w:val="002C35BC"/>
    <w:rsid w:val="002C5478"/>
    <w:rsid w:val="002C551A"/>
    <w:rsid w:val="002C5EF4"/>
    <w:rsid w:val="002C6727"/>
    <w:rsid w:val="002C778B"/>
    <w:rsid w:val="002D761A"/>
    <w:rsid w:val="002D7802"/>
    <w:rsid w:val="002E565A"/>
    <w:rsid w:val="002F2559"/>
    <w:rsid w:val="002F7A69"/>
    <w:rsid w:val="0030170D"/>
    <w:rsid w:val="0030277B"/>
    <w:rsid w:val="00303BA5"/>
    <w:rsid w:val="00313A69"/>
    <w:rsid w:val="00317842"/>
    <w:rsid w:val="00317BCF"/>
    <w:rsid w:val="00320294"/>
    <w:rsid w:val="00320919"/>
    <w:rsid w:val="003224D8"/>
    <w:rsid w:val="00322CFE"/>
    <w:rsid w:val="003262ED"/>
    <w:rsid w:val="00326A0B"/>
    <w:rsid w:val="003303A8"/>
    <w:rsid w:val="003325CF"/>
    <w:rsid w:val="00332AFC"/>
    <w:rsid w:val="0034030F"/>
    <w:rsid w:val="003406C5"/>
    <w:rsid w:val="003429AA"/>
    <w:rsid w:val="00342A68"/>
    <w:rsid w:val="00343C18"/>
    <w:rsid w:val="00344CEB"/>
    <w:rsid w:val="0034565D"/>
    <w:rsid w:val="00346722"/>
    <w:rsid w:val="0034764D"/>
    <w:rsid w:val="00347EDA"/>
    <w:rsid w:val="00351465"/>
    <w:rsid w:val="00352880"/>
    <w:rsid w:val="003534A0"/>
    <w:rsid w:val="00355494"/>
    <w:rsid w:val="00356335"/>
    <w:rsid w:val="003609F9"/>
    <w:rsid w:val="00360D17"/>
    <w:rsid w:val="0036178C"/>
    <w:rsid w:val="0036381A"/>
    <w:rsid w:val="00366EDA"/>
    <w:rsid w:val="00370EB8"/>
    <w:rsid w:val="00382E9D"/>
    <w:rsid w:val="003928C7"/>
    <w:rsid w:val="00394CF5"/>
    <w:rsid w:val="00395B0D"/>
    <w:rsid w:val="003A43C4"/>
    <w:rsid w:val="003A5081"/>
    <w:rsid w:val="003B045B"/>
    <w:rsid w:val="003B1AA1"/>
    <w:rsid w:val="003B5804"/>
    <w:rsid w:val="003C0711"/>
    <w:rsid w:val="003C163D"/>
    <w:rsid w:val="003C18FD"/>
    <w:rsid w:val="003C7DFA"/>
    <w:rsid w:val="003D00D6"/>
    <w:rsid w:val="003E00F2"/>
    <w:rsid w:val="003E2793"/>
    <w:rsid w:val="003E2A56"/>
    <w:rsid w:val="003F3F6F"/>
    <w:rsid w:val="003F3F77"/>
    <w:rsid w:val="00402ADF"/>
    <w:rsid w:val="00404DE9"/>
    <w:rsid w:val="0040578E"/>
    <w:rsid w:val="00411563"/>
    <w:rsid w:val="00411BB4"/>
    <w:rsid w:val="00413E5F"/>
    <w:rsid w:val="00413F0B"/>
    <w:rsid w:val="00414D4D"/>
    <w:rsid w:val="00415418"/>
    <w:rsid w:val="00417F26"/>
    <w:rsid w:val="0042227B"/>
    <w:rsid w:val="004225B5"/>
    <w:rsid w:val="00422E29"/>
    <w:rsid w:val="004242BE"/>
    <w:rsid w:val="0042550D"/>
    <w:rsid w:val="00425D91"/>
    <w:rsid w:val="004266BD"/>
    <w:rsid w:val="00426949"/>
    <w:rsid w:val="00434BCA"/>
    <w:rsid w:val="00436202"/>
    <w:rsid w:val="004368D9"/>
    <w:rsid w:val="00437094"/>
    <w:rsid w:val="00440DB2"/>
    <w:rsid w:val="004463FA"/>
    <w:rsid w:val="004475C5"/>
    <w:rsid w:val="00451625"/>
    <w:rsid w:val="00452671"/>
    <w:rsid w:val="00452AEF"/>
    <w:rsid w:val="004531B1"/>
    <w:rsid w:val="00455BA7"/>
    <w:rsid w:val="00456383"/>
    <w:rsid w:val="004569F4"/>
    <w:rsid w:val="00457EB4"/>
    <w:rsid w:val="004617F8"/>
    <w:rsid w:val="00466819"/>
    <w:rsid w:val="00466887"/>
    <w:rsid w:val="004677C1"/>
    <w:rsid w:val="00470651"/>
    <w:rsid w:val="00472286"/>
    <w:rsid w:val="00473BAB"/>
    <w:rsid w:val="00483411"/>
    <w:rsid w:val="004839B6"/>
    <w:rsid w:val="00483E1A"/>
    <w:rsid w:val="00490394"/>
    <w:rsid w:val="00490895"/>
    <w:rsid w:val="00490C6F"/>
    <w:rsid w:val="00490DC2"/>
    <w:rsid w:val="00493EDD"/>
    <w:rsid w:val="0049543D"/>
    <w:rsid w:val="004973EE"/>
    <w:rsid w:val="004977C5"/>
    <w:rsid w:val="0049781C"/>
    <w:rsid w:val="004A3F10"/>
    <w:rsid w:val="004A4673"/>
    <w:rsid w:val="004B0D85"/>
    <w:rsid w:val="004B3AFE"/>
    <w:rsid w:val="004B3C5F"/>
    <w:rsid w:val="004B6821"/>
    <w:rsid w:val="004B780D"/>
    <w:rsid w:val="004C445D"/>
    <w:rsid w:val="004C4F07"/>
    <w:rsid w:val="004C557D"/>
    <w:rsid w:val="004C6F73"/>
    <w:rsid w:val="004D2ED9"/>
    <w:rsid w:val="004D3AEF"/>
    <w:rsid w:val="004D45FF"/>
    <w:rsid w:val="004D54CB"/>
    <w:rsid w:val="004D60BF"/>
    <w:rsid w:val="004E0779"/>
    <w:rsid w:val="004E09C8"/>
    <w:rsid w:val="004E1D34"/>
    <w:rsid w:val="004E5820"/>
    <w:rsid w:val="004E734A"/>
    <w:rsid w:val="004F5F25"/>
    <w:rsid w:val="004F652E"/>
    <w:rsid w:val="004F6E53"/>
    <w:rsid w:val="004F74D0"/>
    <w:rsid w:val="00500A35"/>
    <w:rsid w:val="00502026"/>
    <w:rsid w:val="005038B9"/>
    <w:rsid w:val="00503977"/>
    <w:rsid w:val="00506BFC"/>
    <w:rsid w:val="00506C03"/>
    <w:rsid w:val="00517C74"/>
    <w:rsid w:val="00523C6B"/>
    <w:rsid w:val="00523CD0"/>
    <w:rsid w:val="00532F68"/>
    <w:rsid w:val="00534E4C"/>
    <w:rsid w:val="00535D89"/>
    <w:rsid w:val="00544836"/>
    <w:rsid w:val="00547078"/>
    <w:rsid w:val="005507F4"/>
    <w:rsid w:val="00551D04"/>
    <w:rsid w:val="00552C94"/>
    <w:rsid w:val="00555731"/>
    <w:rsid w:val="00557B51"/>
    <w:rsid w:val="00562F0D"/>
    <w:rsid w:val="00566BBE"/>
    <w:rsid w:val="0056757E"/>
    <w:rsid w:val="00571ED7"/>
    <w:rsid w:val="0057466F"/>
    <w:rsid w:val="005748FC"/>
    <w:rsid w:val="005814AB"/>
    <w:rsid w:val="005823A1"/>
    <w:rsid w:val="0059073A"/>
    <w:rsid w:val="005A0D8F"/>
    <w:rsid w:val="005A19DA"/>
    <w:rsid w:val="005A2978"/>
    <w:rsid w:val="005A33FA"/>
    <w:rsid w:val="005B0A3D"/>
    <w:rsid w:val="005B3E2E"/>
    <w:rsid w:val="005B5DCD"/>
    <w:rsid w:val="005B7B8E"/>
    <w:rsid w:val="005C5DAB"/>
    <w:rsid w:val="005D18D9"/>
    <w:rsid w:val="005D1F55"/>
    <w:rsid w:val="005D64C3"/>
    <w:rsid w:val="005D72DE"/>
    <w:rsid w:val="005D73B1"/>
    <w:rsid w:val="005E0397"/>
    <w:rsid w:val="005E2033"/>
    <w:rsid w:val="005E222A"/>
    <w:rsid w:val="005E29BB"/>
    <w:rsid w:val="005E43BF"/>
    <w:rsid w:val="005E6EF0"/>
    <w:rsid w:val="005F1AE9"/>
    <w:rsid w:val="005F5ED1"/>
    <w:rsid w:val="005F74DC"/>
    <w:rsid w:val="006020C9"/>
    <w:rsid w:val="00605663"/>
    <w:rsid w:val="00617530"/>
    <w:rsid w:val="006203BC"/>
    <w:rsid w:val="006222C8"/>
    <w:rsid w:val="00627AB2"/>
    <w:rsid w:val="00630FA0"/>
    <w:rsid w:val="00631F9E"/>
    <w:rsid w:val="00632C0D"/>
    <w:rsid w:val="0064001D"/>
    <w:rsid w:val="0064386F"/>
    <w:rsid w:val="006438AB"/>
    <w:rsid w:val="00656D8A"/>
    <w:rsid w:val="00665D26"/>
    <w:rsid w:val="00667681"/>
    <w:rsid w:val="00667902"/>
    <w:rsid w:val="00681E4D"/>
    <w:rsid w:val="00684B58"/>
    <w:rsid w:val="0069459A"/>
    <w:rsid w:val="00694CDB"/>
    <w:rsid w:val="006970D4"/>
    <w:rsid w:val="0069775A"/>
    <w:rsid w:val="006B113D"/>
    <w:rsid w:val="006B1CF5"/>
    <w:rsid w:val="006B2D8F"/>
    <w:rsid w:val="006B5FD5"/>
    <w:rsid w:val="006B6579"/>
    <w:rsid w:val="006C034A"/>
    <w:rsid w:val="006C20B7"/>
    <w:rsid w:val="006C6D22"/>
    <w:rsid w:val="006D14E5"/>
    <w:rsid w:val="006D5442"/>
    <w:rsid w:val="006E2560"/>
    <w:rsid w:val="006E4137"/>
    <w:rsid w:val="006E50C5"/>
    <w:rsid w:val="006E572A"/>
    <w:rsid w:val="006E6979"/>
    <w:rsid w:val="006F0518"/>
    <w:rsid w:val="006F1167"/>
    <w:rsid w:val="006F3753"/>
    <w:rsid w:val="006F455E"/>
    <w:rsid w:val="006F4F2B"/>
    <w:rsid w:val="006F67E6"/>
    <w:rsid w:val="007061CB"/>
    <w:rsid w:val="007077B6"/>
    <w:rsid w:val="0071036B"/>
    <w:rsid w:val="00710D2B"/>
    <w:rsid w:val="007121F2"/>
    <w:rsid w:val="007126FB"/>
    <w:rsid w:val="0071501F"/>
    <w:rsid w:val="00715FF9"/>
    <w:rsid w:val="007231B8"/>
    <w:rsid w:val="007265F3"/>
    <w:rsid w:val="00727688"/>
    <w:rsid w:val="0073018D"/>
    <w:rsid w:val="0073415B"/>
    <w:rsid w:val="007349BF"/>
    <w:rsid w:val="00735DA8"/>
    <w:rsid w:val="00740244"/>
    <w:rsid w:val="007456FE"/>
    <w:rsid w:val="007503E6"/>
    <w:rsid w:val="00752116"/>
    <w:rsid w:val="00753AC1"/>
    <w:rsid w:val="00754155"/>
    <w:rsid w:val="007572B9"/>
    <w:rsid w:val="00770166"/>
    <w:rsid w:val="0077148D"/>
    <w:rsid w:val="007747A9"/>
    <w:rsid w:val="007757FA"/>
    <w:rsid w:val="00776A24"/>
    <w:rsid w:val="00780743"/>
    <w:rsid w:val="007807A4"/>
    <w:rsid w:val="007830D3"/>
    <w:rsid w:val="00783F03"/>
    <w:rsid w:val="007876E0"/>
    <w:rsid w:val="00794277"/>
    <w:rsid w:val="00796808"/>
    <w:rsid w:val="007A68F7"/>
    <w:rsid w:val="007B3861"/>
    <w:rsid w:val="007B65F6"/>
    <w:rsid w:val="007B6A97"/>
    <w:rsid w:val="007C12DB"/>
    <w:rsid w:val="007C5566"/>
    <w:rsid w:val="007C741B"/>
    <w:rsid w:val="007D184F"/>
    <w:rsid w:val="007E0F49"/>
    <w:rsid w:val="007F021D"/>
    <w:rsid w:val="007F0B3B"/>
    <w:rsid w:val="007F0BB4"/>
    <w:rsid w:val="007F123D"/>
    <w:rsid w:val="007F34FA"/>
    <w:rsid w:val="007F7912"/>
    <w:rsid w:val="00800B29"/>
    <w:rsid w:val="00802FCA"/>
    <w:rsid w:val="00804632"/>
    <w:rsid w:val="00807B91"/>
    <w:rsid w:val="00810944"/>
    <w:rsid w:val="00817CD8"/>
    <w:rsid w:val="00825BE3"/>
    <w:rsid w:val="00827E6B"/>
    <w:rsid w:val="00827F4A"/>
    <w:rsid w:val="00830C45"/>
    <w:rsid w:val="0083273D"/>
    <w:rsid w:val="008334D0"/>
    <w:rsid w:val="008339F6"/>
    <w:rsid w:val="008419EC"/>
    <w:rsid w:val="00844946"/>
    <w:rsid w:val="008453BA"/>
    <w:rsid w:val="0084680D"/>
    <w:rsid w:val="008472B2"/>
    <w:rsid w:val="008506B5"/>
    <w:rsid w:val="00853551"/>
    <w:rsid w:val="00870ECB"/>
    <w:rsid w:val="00874652"/>
    <w:rsid w:val="00877924"/>
    <w:rsid w:val="00882274"/>
    <w:rsid w:val="00882C60"/>
    <w:rsid w:val="00883529"/>
    <w:rsid w:val="00885D77"/>
    <w:rsid w:val="008910ED"/>
    <w:rsid w:val="008932DF"/>
    <w:rsid w:val="00894AE0"/>
    <w:rsid w:val="00895A5F"/>
    <w:rsid w:val="008A0181"/>
    <w:rsid w:val="008A21BC"/>
    <w:rsid w:val="008A2E20"/>
    <w:rsid w:val="008A3014"/>
    <w:rsid w:val="008A494B"/>
    <w:rsid w:val="008A5124"/>
    <w:rsid w:val="008A7A47"/>
    <w:rsid w:val="008B0949"/>
    <w:rsid w:val="008B0A08"/>
    <w:rsid w:val="008B2BC5"/>
    <w:rsid w:val="008B6DED"/>
    <w:rsid w:val="008B6DF9"/>
    <w:rsid w:val="008B791A"/>
    <w:rsid w:val="008C4F02"/>
    <w:rsid w:val="008C5ADB"/>
    <w:rsid w:val="008C719A"/>
    <w:rsid w:val="008D0F89"/>
    <w:rsid w:val="008D2109"/>
    <w:rsid w:val="008D2816"/>
    <w:rsid w:val="008D30CE"/>
    <w:rsid w:val="008D42A7"/>
    <w:rsid w:val="008E434D"/>
    <w:rsid w:val="008E4D9C"/>
    <w:rsid w:val="008E768C"/>
    <w:rsid w:val="008F1D19"/>
    <w:rsid w:val="008F39EF"/>
    <w:rsid w:val="00901CD9"/>
    <w:rsid w:val="0090279A"/>
    <w:rsid w:val="0090319C"/>
    <w:rsid w:val="009059BB"/>
    <w:rsid w:val="00906A76"/>
    <w:rsid w:val="0090732B"/>
    <w:rsid w:val="009129C5"/>
    <w:rsid w:val="0091453F"/>
    <w:rsid w:val="00915939"/>
    <w:rsid w:val="00916618"/>
    <w:rsid w:val="00916B37"/>
    <w:rsid w:val="0092080C"/>
    <w:rsid w:val="0092381F"/>
    <w:rsid w:val="00925115"/>
    <w:rsid w:val="00932AD7"/>
    <w:rsid w:val="0093531A"/>
    <w:rsid w:val="00937C1E"/>
    <w:rsid w:val="00937DC4"/>
    <w:rsid w:val="009422BC"/>
    <w:rsid w:val="0094239C"/>
    <w:rsid w:val="009516E9"/>
    <w:rsid w:val="00951C37"/>
    <w:rsid w:val="00956F24"/>
    <w:rsid w:val="00957006"/>
    <w:rsid w:val="00965D57"/>
    <w:rsid w:val="0097009C"/>
    <w:rsid w:val="00971172"/>
    <w:rsid w:val="00971398"/>
    <w:rsid w:val="0097214A"/>
    <w:rsid w:val="00975691"/>
    <w:rsid w:val="00975FC1"/>
    <w:rsid w:val="00983135"/>
    <w:rsid w:val="00985803"/>
    <w:rsid w:val="0098658D"/>
    <w:rsid w:val="0098751D"/>
    <w:rsid w:val="009934A9"/>
    <w:rsid w:val="009A5E68"/>
    <w:rsid w:val="009A778B"/>
    <w:rsid w:val="009C07CF"/>
    <w:rsid w:val="009C5034"/>
    <w:rsid w:val="009C7635"/>
    <w:rsid w:val="009D193C"/>
    <w:rsid w:val="009D69DB"/>
    <w:rsid w:val="009E366B"/>
    <w:rsid w:val="009E480C"/>
    <w:rsid w:val="009E4B48"/>
    <w:rsid w:val="009E6E97"/>
    <w:rsid w:val="009F15C0"/>
    <w:rsid w:val="009F25CB"/>
    <w:rsid w:val="009F3009"/>
    <w:rsid w:val="009F435B"/>
    <w:rsid w:val="009F723E"/>
    <w:rsid w:val="00A00AF9"/>
    <w:rsid w:val="00A01094"/>
    <w:rsid w:val="00A01291"/>
    <w:rsid w:val="00A02925"/>
    <w:rsid w:val="00A152A0"/>
    <w:rsid w:val="00A218E7"/>
    <w:rsid w:val="00A27307"/>
    <w:rsid w:val="00A27C48"/>
    <w:rsid w:val="00A30C8F"/>
    <w:rsid w:val="00A3610B"/>
    <w:rsid w:val="00A44E12"/>
    <w:rsid w:val="00A5092B"/>
    <w:rsid w:val="00A54B46"/>
    <w:rsid w:val="00A56234"/>
    <w:rsid w:val="00A6062D"/>
    <w:rsid w:val="00A63210"/>
    <w:rsid w:val="00A7294A"/>
    <w:rsid w:val="00A7567D"/>
    <w:rsid w:val="00A76D23"/>
    <w:rsid w:val="00A770A9"/>
    <w:rsid w:val="00A8503E"/>
    <w:rsid w:val="00A864E0"/>
    <w:rsid w:val="00AA4362"/>
    <w:rsid w:val="00AA4502"/>
    <w:rsid w:val="00AA6CB2"/>
    <w:rsid w:val="00AA6E4B"/>
    <w:rsid w:val="00AB0F8E"/>
    <w:rsid w:val="00AB664A"/>
    <w:rsid w:val="00AB6E67"/>
    <w:rsid w:val="00AC2A5E"/>
    <w:rsid w:val="00AC430E"/>
    <w:rsid w:val="00AC64BE"/>
    <w:rsid w:val="00AC7448"/>
    <w:rsid w:val="00AC7990"/>
    <w:rsid w:val="00AD57EC"/>
    <w:rsid w:val="00AD5ED9"/>
    <w:rsid w:val="00AE271D"/>
    <w:rsid w:val="00AF21F5"/>
    <w:rsid w:val="00AF2C43"/>
    <w:rsid w:val="00AF2CEB"/>
    <w:rsid w:val="00AF67DA"/>
    <w:rsid w:val="00AF6C2E"/>
    <w:rsid w:val="00B05E5D"/>
    <w:rsid w:val="00B05FDD"/>
    <w:rsid w:val="00B075E5"/>
    <w:rsid w:val="00B15C84"/>
    <w:rsid w:val="00B210CC"/>
    <w:rsid w:val="00B21C2D"/>
    <w:rsid w:val="00B21F4A"/>
    <w:rsid w:val="00B221E7"/>
    <w:rsid w:val="00B228E5"/>
    <w:rsid w:val="00B23E7D"/>
    <w:rsid w:val="00B276E9"/>
    <w:rsid w:val="00B3403B"/>
    <w:rsid w:val="00B34AF9"/>
    <w:rsid w:val="00B34BA5"/>
    <w:rsid w:val="00B3751B"/>
    <w:rsid w:val="00B37B94"/>
    <w:rsid w:val="00B42E42"/>
    <w:rsid w:val="00B44EFF"/>
    <w:rsid w:val="00B451FC"/>
    <w:rsid w:val="00B47D91"/>
    <w:rsid w:val="00B52CDB"/>
    <w:rsid w:val="00B55AE9"/>
    <w:rsid w:val="00B60290"/>
    <w:rsid w:val="00B61C73"/>
    <w:rsid w:val="00B629D6"/>
    <w:rsid w:val="00B65B99"/>
    <w:rsid w:val="00B70B94"/>
    <w:rsid w:val="00B70DF4"/>
    <w:rsid w:val="00B80123"/>
    <w:rsid w:val="00B86ABC"/>
    <w:rsid w:val="00B87E45"/>
    <w:rsid w:val="00B90CBB"/>
    <w:rsid w:val="00B915DD"/>
    <w:rsid w:val="00B96DD7"/>
    <w:rsid w:val="00BA5631"/>
    <w:rsid w:val="00BB0E5C"/>
    <w:rsid w:val="00BB28D1"/>
    <w:rsid w:val="00BC1AC1"/>
    <w:rsid w:val="00BC3E50"/>
    <w:rsid w:val="00BC5728"/>
    <w:rsid w:val="00BD0F2E"/>
    <w:rsid w:val="00BE1BA7"/>
    <w:rsid w:val="00BE4B39"/>
    <w:rsid w:val="00BE4BD4"/>
    <w:rsid w:val="00BE69AA"/>
    <w:rsid w:val="00BE6D82"/>
    <w:rsid w:val="00BE7423"/>
    <w:rsid w:val="00BF0E11"/>
    <w:rsid w:val="00C00B4D"/>
    <w:rsid w:val="00C0606F"/>
    <w:rsid w:val="00C06BAB"/>
    <w:rsid w:val="00C07B26"/>
    <w:rsid w:val="00C17598"/>
    <w:rsid w:val="00C220BC"/>
    <w:rsid w:val="00C2309B"/>
    <w:rsid w:val="00C239F7"/>
    <w:rsid w:val="00C259CB"/>
    <w:rsid w:val="00C30874"/>
    <w:rsid w:val="00C30FE3"/>
    <w:rsid w:val="00C3601B"/>
    <w:rsid w:val="00C419E3"/>
    <w:rsid w:val="00C4720A"/>
    <w:rsid w:val="00C50191"/>
    <w:rsid w:val="00C51D0B"/>
    <w:rsid w:val="00C554E3"/>
    <w:rsid w:val="00C63C29"/>
    <w:rsid w:val="00C63DD9"/>
    <w:rsid w:val="00C72B86"/>
    <w:rsid w:val="00C80DA8"/>
    <w:rsid w:val="00C836E6"/>
    <w:rsid w:val="00C83A67"/>
    <w:rsid w:val="00C8512D"/>
    <w:rsid w:val="00C9586E"/>
    <w:rsid w:val="00C958C4"/>
    <w:rsid w:val="00C963A5"/>
    <w:rsid w:val="00CA3AB6"/>
    <w:rsid w:val="00CA580E"/>
    <w:rsid w:val="00CA6C6E"/>
    <w:rsid w:val="00CA6EFB"/>
    <w:rsid w:val="00CB1786"/>
    <w:rsid w:val="00CB1A0D"/>
    <w:rsid w:val="00CB2F5C"/>
    <w:rsid w:val="00CB55FD"/>
    <w:rsid w:val="00CB7878"/>
    <w:rsid w:val="00CC53B2"/>
    <w:rsid w:val="00CD42FE"/>
    <w:rsid w:val="00CD6436"/>
    <w:rsid w:val="00CD788F"/>
    <w:rsid w:val="00CE0519"/>
    <w:rsid w:val="00CE13A5"/>
    <w:rsid w:val="00CE224E"/>
    <w:rsid w:val="00CE2274"/>
    <w:rsid w:val="00CE4218"/>
    <w:rsid w:val="00CE44D3"/>
    <w:rsid w:val="00CE5C93"/>
    <w:rsid w:val="00CF3805"/>
    <w:rsid w:val="00CF57B3"/>
    <w:rsid w:val="00CF589A"/>
    <w:rsid w:val="00D006A8"/>
    <w:rsid w:val="00D04556"/>
    <w:rsid w:val="00D05BBF"/>
    <w:rsid w:val="00D063F2"/>
    <w:rsid w:val="00D12B83"/>
    <w:rsid w:val="00D13C98"/>
    <w:rsid w:val="00D147CF"/>
    <w:rsid w:val="00D15068"/>
    <w:rsid w:val="00D16D21"/>
    <w:rsid w:val="00D17CD3"/>
    <w:rsid w:val="00D221EC"/>
    <w:rsid w:val="00D22997"/>
    <w:rsid w:val="00D23366"/>
    <w:rsid w:val="00D31AF0"/>
    <w:rsid w:val="00D32355"/>
    <w:rsid w:val="00D447F6"/>
    <w:rsid w:val="00D463D3"/>
    <w:rsid w:val="00D46810"/>
    <w:rsid w:val="00D5037B"/>
    <w:rsid w:val="00D53297"/>
    <w:rsid w:val="00D5424A"/>
    <w:rsid w:val="00D547AE"/>
    <w:rsid w:val="00D55BA4"/>
    <w:rsid w:val="00D572E4"/>
    <w:rsid w:val="00D61C78"/>
    <w:rsid w:val="00D649E2"/>
    <w:rsid w:val="00D64CC2"/>
    <w:rsid w:val="00D669E2"/>
    <w:rsid w:val="00D672E6"/>
    <w:rsid w:val="00D74797"/>
    <w:rsid w:val="00D82347"/>
    <w:rsid w:val="00D84A33"/>
    <w:rsid w:val="00D84F79"/>
    <w:rsid w:val="00D864ED"/>
    <w:rsid w:val="00D9005B"/>
    <w:rsid w:val="00D92A29"/>
    <w:rsid w:val="00D92AAF"/>
    <w:rsid w:val="00D9529E"/>
    <w:rsid w:val="00DA52F8"/>
    <w:rsid w:val="00DA59F8"/>
    <w:rsid w:val="00DB22C4"/>
    <w:rsid w:val="00DB2A01"/>
    <w:rsid w:val="00DB55C8"/>
    <w:rsid w:val="00DC1E2D"/>
    <w:rsid w:val="00DC2138"/>
    <w:rsid w:val="00DC5B36"/>
    <w:rsid w:val="00DC6A53"/>
    <w:rsid w:val="00DC6BC2"/>
    <w:rsid w:val="00DC7E62"/>
    <w:rsid w:val="00DD4C3E"/>
    <w:rsid w:val="00DE060A"/>
    <w:rsid w:val="00DE0A6F"/>
    <w:rsid w:val="00DE0B87"/>
    <w:rsid w:val="00DF4029"/>
    <w:rsid w:val="00DF4D22"/>
    <w:rsid w:val="00E001C8"/>
    <w:rsid w:val="00E0516B"/>
    <w:rsid w:val="00E13B08"/>
    <w:rsid w:val="00E25766"/>
    <w:rsid w:val="00E2763A"/>
    <w:rsid w:val="00E30D37"/>
    <w:rsid w:val="00E30F71"/>
    <w:rsid w:val="00E32A2E"/>
    <w:rsid w:val="00E42F8B"/>
    <w:rsid w:val="00E4462B"/>
    <w:rsid w:val="00E46299"/>
    <w:rsid w:val="00E53920"/>
    <w:rsid w:val="00E579F9"/>
    <w:rsid w:val="00E63BF2"/>
    <w:rsid w:val="00E642E9"/>
    <w:rsid w:val="00E6449B"/>
    <w:rsid w:val="00E648B1"/>
    <w:rsid w:val="00E70B59"/>
    <w:rsid w:val="00E72E47"/>
    <w:rsid w:val="00E74898"/>
    <w:rsid w:val="00E74AEF"/>
    <w:rsid w:val="00E82D0B"/>
    <w:rsid w:val="00E83378"/>
    <w:rsid w:val="00E86085"/>
    <w:rsid w:val="00E90886"/>
    <w:rsid w:val="00E93253"/>
    <w:rsid w:val="00E95134"/>
    <w:rsid w:val="00EA04BB"/>
    <w:rsid w:val="00EA5799"/>
    <w:rsid w:val="00EB5A37"/>
    <w:rsid w:val="00EC190C"/>
    <w:rsid w:val="00EC1EC3"/>
    <w:rsid w:val="00EC5ECB"/>
    <w:rsid w:val="00ED2BD4"/>
    <w:rsid w:val="00EE04B5"/>
    <w:rsid w:val="00EE4142"/>
    <w:rsid w:val="00EE789A"/>
    <w:rsid w:val="00EF0111"/>
    <w:rsid w:val="00EF5DBF"/>
    <w:rsid w:val="00EF6AD3"/>
    <w:rsid w:val="00F03AA3"/>
    <w:rsid w:val="00F04298"/>
    <w:rsid w:val="00F11ACB"/>
    <w:rsid w:val="00F14AED"/>
    <w:rsid w:val="00F14D8F"/>
    <w:rsid w:val="00F16C30"/>
    <w:rsid w:val="00F358E2"/>
    <w:rsid w:val="00F3750A"/>
    <w:rsid w:val="00F4068B"/>
    <w:rsid w:val="00F46A18"/>
    <w:rsid w:val="00F46C7F"/>
    <w:rsid w:val="00F50838"/>
    <w:rsid w:val="00F50867"/>
    <w:rsid w:val="00F5240A"/>
    <w:rsid w:val="00F54185"/>
    <w:rsid w:val="00F543EF"/>
    <w:rsid w:val="00F54651"/>
    <w:rsid w:val="00F57F64"/>
    <w:rsid w:val="00F62A93"/>
    <w:rsid w:val="00F64A66"/>
    <w:rsid w:val="00F65CDF"/>
    <w:rsid w:val="00F66B96"/>
    <w:rsid w:val="00F71308"/>
    <w:rsid w:val="00F73207"/>
    <w:rsid w:val="00F74AFC"/>
    <w:rsid w:val="00F76476"/>
    <w:rsid w:val="00F8099D"/>
    <w:rsid w:val="00F90B49"/>
    <w:rsid w:val="00F92A92"/>
    <w:rsid w:val="00F9441F"/>
    <w:rsid w:val="00F95BFF"/>
    <w:rsid w:val="00FA0D26"/>
    <w:rsid w:val="00FA10B5"/>
    <w:rsid w:val="00FA202B"/>
    <w:rsid w:val="00FA56D7"/>
    <w:rsid w:val="00FB3893"/>
    <w:rsid w:val="00FB48A6"/>
    <w:rsid w:val="00FC31DC"/>
    <w:rsid w:val="00FC345B"/>
    <w:rsid w:val="00FC42A3"/>
    <w:rsid w:val="00FD2944"/>
    <w:rsid w:val="00FD3532"/>
    <w:rsid w:val="00FE30A3"/>
    <w:rsid w:val="00FE7BD3"/>
    <w:rsid w:val="00FF5BF4"/>
    <w:rsid w:val="00FF769A"/>
    <w:rsid w:val="00FF7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780A287"/>
  <w15:docId w15:val="{5AAB237C-F187-4144-9BF8-B16EE3E2D6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ecilia-Roman" w:eastAsiaTheme="minorHAnsi" w:hAnsi="Caecilia-Roman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semiHidden="1" w:uiPriority="31"/>
    <w:lsdException w:name="Intense Reference" w:semiHidden="1" w:uiPriority="32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Kragten"/>
    <w:qFormat/>
    <w:rsid w:val="00C8512D"/>
    <w:pPr>
      <w:autoSpaceDE w:val="0"/>
      <w:autoSpaceDN w:val="0"/>
      <w:adjustRightInd w:val="0"/>
    </w:pPr>
    <w:rPr>
      <w:szCs w:val="20"/>
      <w:lang w:val="x-none"/>
    </w:rPr>
  </w:style>
  <w:style w:type="paragraph" w:styleId="Kop1">
    <w:name w:val="heading 1"/>
    <w:aliases w:val="Kragten Hst 1"/>
    <w:basedOn w:val="Standaard"/>
    <w:next w:val="Standaard"/>
    <w:link w:val="Kop1Char"/>
    <w:autoRedefine/>
    <w:uiPriority w:val="9"/>
    <w:qFormat/>
    <w:rsid w:val="00E95134"/>
    <w:pPr>
      <w:keepNext/>
      <w:keepLines/>
      <w:numPr>
        <w:numId w:val="38"/>
      </w:numPr>
      <w:tabs>
        <w:tab w:val="left" w:pos="2268"/>
      </w:tabs>
      <w:spacing w:before="120" w:after="480"/>
      <w:outlineLvl w:val="0"/>
    </w:pPr>
    <w:rPr>
      <w:rFonts w:ascii="Caecilia-Heavy" w:eastAsiaTheme="majorEastAsia" w:hAnsi="Caecilia-Heavy" w:cstheme="majorBidi"/>
      <w:bCs/>
      <w:sz w:val="28"/>
      <w:szCs w:val="28"/>
    </w:rPr>
  </w:style>
  <w:style w:type="paragraph" w:styleId="Kop2">
    <w:name w:val="heading 2"/>
    <w:aliases w:val="Kragten Par 1.1"/>
    <w:basedOn w:val="Standaard"/>
    <w:next w:val="Standaard"/>
    <w:link w:val="Kop2Char"/>
    <w:autoRedefine/>
    <w:uiPriority w:val="9"/>
    <w:qFormat/>
    <w:rsid w:val="00E95134"/>
    <w:pPr>
      <w:keepNext/>
      <w:keepLines/>
      <w:numPr>
        <w:ilvl w:val="1"/>
        <w:numId w:val="38"/>
      </w:numPr>
      <w:spacing w:before="120" w:after="120"/>
      <w:outlineLvl w:val="1"/>
    </w:pPr>
    <w:rPr>
      <w:rFonts w:ascii="Caecilia-Bold" w:eastAsiaTheme="majorEastAsia" w:hAnsi="Caecilia-Bold" w:cstheme="majorBidi"/>
      <w:bCs/>
      <w:szCs w:val="26"/>
    </w:rPr>
  </w:style>
  <w:style w:type="paragraph" w:styleId="Kop3">
    <w:name w:val="heading 3"/>
    <w:aliases w:val="Kragten Subpar"/>
    <w:basedOn w:val="Standaard"/>
    <w:next w:val="Standaard"/>
    <w:link w:val="Kop3Char"/>
    <w:autoRedefine/>
    <w:uiPriority w:val="9"/>
    <w:qFormat/>
    <w:rsid w:val="00E95134"/>
    <w:pPr>
      <w:keepNext/>
      <w:keepLines/>
      <w:numPr>
        <w:ilvl w:val="2"/>
        <w:numId w:val="38"/>
      </w:numPr>
      <w:spacing w:before="120" w:after="120"/>
      <w:outlineLvl w:val="2"/>
    </w:pPr>
    <w:rPr>
      <w:rFonts w:ascii="Caecilia-BoldItalic" w:eastAsiaTheme="majorEastAsia" w:hAnsi="Caecilia-BoldItalic" w:cstheme="majorBidi"/>
      <w:bCs/>
    </w:rPr>
  </w:style>
  <w:style w:type="paragraph" w:styleId="Kop4">
    <w:name w:val="heading 4"/>
    <w:aliases w:val="Licht Kragten"/>
    <w:basedOn w:val="Standaard"/>
    <w:next w:val="Standaard"/>
    <w:link w:val="Kop4Char"/>
    <w:uiPriority w:val="9"/>
    <w:semiHidden/>
    <w:unhideWhenUsed/>
    <w:qFormat/>
    <w:rsid w:val="002A4112"/>
    <w:pPr>
      <w:keepNext/>
      <w:keepLines/>
      <w:spacing w:before="200"/>
      <w:outlineLvl w:val="3"/>
    </w:pPr>
    <w:rPr>
      <w:rFonts w:ascii="Caecilia-Light" w:eastAsiaTheme="majorEastAsia" w:hAnsi="Caecilia-Light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55731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55573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555731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555731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555731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Citaat">
    <w:name w:val="Quote"/>
    <w:aliases w:val="Licht Cursief Kragten"/>
    <w:basedOn w:val="Standaard"/>
    <w:next w:val="Standaard"/>
    <w:link w:val="CitaatChar"/>
    <w:uiPriority w:val="29"/>
    <w:qFormat/>
    <w:rsid w:val="002A4112"/>
    <w:rPr>
      <w:rFonts w:ascii="Caecilia-LightItalic" w:hAnsi="Caecilia-LightItalic"/>
      <w:iCs/>
      <w:color w:val="000000" w:themeColor="text1"/>
    </w:rPr>
  </w:style>
  <w:style w:type="character" w:customStyle="1" w:styleId="CitaatChar">
    <w:name w:val="Citaat Char"/>
    <w:aliases w:val="Licht Cursief Kragten Char"/>
    <w:basedOn w:val="Standaardalinea-lettertype"/>
    <w:link w:val="Citaat"/>
    <w:uiPriority w:val="29"/>
    <w:rsid w:val="002A4112"/>
    <w:rPr>
      <w:rFonts w:ascii="Caecilia-LightItalic" w:hAnsi="Caecilia-LightItalic"/>
      <w:iCs/>
      <w:color w:val="000000" w:themeColor="text1"/>
    </w:rPr>
  </w:style>
  <w:style w:type="paragraph" w:customStyle="1" w:styleId="Cursief">
    <w:name w:val="Cursief"/>
    <w:basedOn w:val="Standaard"/>
    <w:uiPriority w:val="1"/>
    <w:qFormat/>
    <w:rsid w:val="002A4112"/>
    <w:rPr>
      <w:rFonts w:ascii="Caecilia-Italic" w:hAnsi="Caecilia-Italic"/>
    </w:rPr>
  </w:style>
  <w:style w:type="character" w:customStyle="1" w:styleId="Kop3Char">
    <w:name w:val="Kop 3 Char"/>
    <w:aliases w:val="Kragten Subpar Char"/>
    <w:basedOn w:val="Standaardalinea-lettertype"/>
    <w:link w:val="Kop3"/>
    <w:uiPriority w:val="9"/>
    <w:rsid w:val="00E95134"/>
    <w:rPr>
      <w:rFonts w:ascii="Caecilia-BoldItalic" w:eastAsiaTheme="majorEastAsia" w:hAnsi="Caecilia-BoldItalic" w:cstheme="majorBidi"/>
      <w:bCs/>
      <w:szCs w:val="20"/>
      <w:lang w:val="x-none"/>
    </w:rPr>
  </w:style>
  <w:style w:type="character" w:customStyle="1" w:styleId="Kop4Char">
    <w:name w:val="Kop 4 Char"/>
    <w:aliases w:val="Licht Kragten Char"/>
    <w:basedOn w:val="Standaardalinea-lettertype"/>
    <w:link w:val="Kop4"/>
    <w:uiPriority w:val="9"/>
    <w:semiHidden/>
    <w:rsid w:val="002A4112"/>
    <w:rPr>
      <w:rFonts w:ascii="Caecilia-Light" w:eastAsiaTheme="majorEastAsia" w:hAnsi="Caecilia-Light" w:cstheme="majorBidi"/>
      <w:bCs/>
      <w:iCs/>
    </w:rPr>
  </w:style>
  <w:style w:type="paragraph" w:styleId="Geenafstand">
    <w:name w:val="No Spacing"/>
    <w:aliases w:val="Cursief Kragten"/>
    <w:basedOn w:val="Standaard"/>
    <w:uiPriority w:val="1"/>
    <w:qFormat/>
    <w:rsid w:val="002A4112"/>
    <w:rPr>
      <w:i/>
    </w:rPr>
  </w:style>
  <w:style w:type="character" w:customStyle="1" w:styleId="Kop1Char">
    <w:name w:val="Kop 1 Char"/>
    <w:aliases w:val="Kragten Hst 1 Char"/>
    <w:basedOn w:val="Standaardalinea-lettertype"/>
    <w:link w:val="Kop1"/>
    <w:uiPriority w:val="9"/>
    <w:rsid w:val="00E95134"/>
    <w:rPr>
      <w:rFonts w:ascii="Caecilia-Heavy" w:eastAsiaTheme="majorEastAsia" w:hAnsi="Caecilia-Heavy" w:cstheme="majorBidi"/>
      <w:bCs/>
      <w:sz w:val="28"/>
      <w:szCs w:val="28"/>
      <w:lang w:val="x-none"/>
    </w:rPr>
  </w:style>
  <w:style w:type="character" w:customStyle="1" w:styleId="Kop2Char">
    <w:name w:val="Kop 2 Char"/>
    <w:aliases w:val="Kragten Par 1.1 Char"/>
    <w:basedOn w:val="Standaardalinea-lettertype"/>
    <w:link w:val="Kop2"/>
    <w:uiPriority w:val="9"/>
    <w:rsid w:val="00E95134"/>
    <w:rPr>
      <w:rFonts w:ascii="Caecilia-Bold" w:eastAsiaTheme="majorEastAsia" w:hAnsi="Caecilia-Bold" w:cstheme="majorBidi"/>
      <w:bCs/>
      <w:szCs w:val="26"/>
      <w:lang w:val="x-none"/>
    </w:rPr>
  </w:style>
  <w:style w:type="numbering" w:customStyle="1" w:styleId="KragtenHst">
    <w:name w:val="Kragten Hst"/>
    <w:uiPriority w:val="99"/>
    <w:rsid w:val="002A4112"/>
    <w:pPr>
      <w:numPr>
        <w:numId w:val="28"/>
      </w:numPr>
    </w:pPr>
  </w:style>
  <w:style w:type="numbering" w:customStyle="1" w:styleId="KragtenStijl">
    <w:name w:val="Kragten Stijl"/>
    <w:uiPriority w:val="99"/>
    <w:rsid w:val="00632C0D"/>
    <w:pPr>
      <w:numPr>
        <w:numId w:val="26"/>
      </w:numPr>
    </w:pPr>
  </w:style>
  <w:style w:type="paragraph" w:customStyle="1" w:styleId="Licht">
    <w:name w:val="Licht"/>
    <w:basedOn w:val="Standaard"/>
    <w:uiPriority w:val="4"/>
    <w:qFormat/>
    <w:rsid w:val="002A4112"/>
    <w:rPr>
      <w:rFonts w:ascii="Caecilia-Light" w:hAnsi="Caecilia-Light"/>
    </w:rPr>
  </w:style>
  <w:style w:type="paragraph" w:customStyle="1" w:styleId="LichtCursief">
    <w:name w:val="Licht Cursief"/>
    <w:basedOn w:val="Standaard"/>
    <w:uiPriority w:val="4"/>
    <w:qFormat/>
    <w:rsid w:val="002A4112"/>
    <w:rPr>
      <w:rFonts w:ascii="Caecilia-LightItalic" w:hAnsi="Caecilia-LightItalic"/>
    </w:rPr>
  </w:style>
  <w:style w:type="paragraph" w:styleId="Ondertitel">
    <w:name w:val="Subtitle"/>
    <w:aliases w:val="Kragten Subtitel"/>
    <w:basedOn w:val="Standaard"/>
    <w:next w:val="Standaard"/>
    <w:link w:val="OndertitelChar"/>
    <w:autoRedefine/>
    <w:uiPriority w:val="11"/>
    <w:qFormat/>
    <w:rsid w:val="002A4112"/>
    <w:pPr>
      <w:numPr>
        <w:ilvl w:val="1"/>
      </w:numPr>
    </w:pPr>
    <w:rPr>
      <w:rFonts w:ascii="Caecilia-Italic" w:eastAsiaTheme="majorEastAsia" w:hAnsi="Caecilia-Italic" w:cstheme="majorBidi"/>
      <w:iCs/>
      <w:spacing w:val="15"/>
      <w:sz w:val="22"/>
    </w:rPr>
  </w:style>
  <w:style w:type="character" w:customStyle="1" w:styleId="OndertitelChar">
    <w:name w:val="Ondertitel Char"/>
    <w:aliases w:val="Kragten Subtitel Char"/>
    <w:basedOn w:val="Standaardalinea-lettertype"/>
    <w:link w:val="Ondertitel"/>
    <w:uiPriority w:val="11"/>
    <w:rsid w:val="002A4112"/>
    <w:rPr>
      <w:rFonts w:ascii="Caecilia-Italic" w:eastAsiaTheme="majorEastAsia" w:hAnsi="Caecilia-Italic" w:cstheme="majorBidi"/>
      <w:iCs/>
      <w:spacing w:val="15"/>
      <w:sz w:val="22"/>
    </w:rPr>
  </w:style>
  <w:style w:type="paragraph" w:styleId="Titel">
    <w:name w:val="Title"/>
    <w:aliases w:val="Kragten Titel"/>
    <w:basedOn w:val="Standaard"/>
    <w:next w:val="Standaard"/>
    <w:link w:val="TitelChar"/>
    <w:autoRedefine/>
    <w:uiPriority w:val="10"/>
    <w:qFormat/>
    <w:rsid w:val="00E95134"/>
    <w:pPr>
      <w:spacing w:before="360" w:after="480"/>
    </w:pPr>
    <w:rPr>
      <w:rFonts w:ascii="Caecilia-Heavy" w:eastAsiaTheme="majorEastAsia" w:hAnsi="Caecilia-Heavy" w:cstheme="majorBidi"/>
      <w:spacing w:val="5"/>
      <w:kern w:val="28"/>
      <w:sz w:val="28"/>
      <w:szCs w:val="52"/>
    </w:rPr>
  </w:style>
  <w:style w:type="character" w:customStyle="1" w:styleId="TitelChar">
    <w:name w:val="Titel Char"/>
    <w:aliases w:val="Kragten Titel Char"/>
    <w:basedOn w:val="Standaardalinea-lettertype"/>
    <w:link w:val="Titel"/>
    <w:uiPriority w:val="10"/>
    <w:rsid w:val="00E95134"/>
    <w:rPr>
      <w:rFonts w:ascii="Caecilia-Heavy" w:eastAsiaTheme="majorEastAsia" w:hAnsi="Caecilia-Heavy" w:cstheme="majorBidi"/>
      <w:spacing w:val="5"/>
      <w:kern w:val="28"/>
      <w:sz w:val="28"/>
      <w:szCs w:val="52"/>
      <w:lang w:val="x-none"/>
    </w:rPr>
  </w:style>
  <w:style w:type="paragraph" w:customStyle="1" w:styleId="Vet">
    <w:name w:val="Vet"/>
    <w:basedOn w:val="Standaard"/>
    <w:qFormat/>
    <w:rsid w:val="002A4112"/>
    <w:rPr>
      <w:rFonts w:ascii="Caecilia-Bold" w:hAnsi="Caecilia-Bold"/>
    </w:rPr>
  </w:style>
  <w:style w:type="paragraph" w:customStyle="1" w:styleId="VetCursief">
    <w:name w:val="Vet Cursief"/>
    <w:basedOn w:val="Standaard"/>
    <w:uiPriority w:val="1"/>
    <w:qFormat/>
    <w:rsid w:val="002A4112"/>
    <w:rPr>
      <w:rFonts w:ascii="Caecilia-BoldItalic" w:hAnsi="Caecilia-BoldItalic"/>
    </w:rPr>
  </w:style>
  <w:style w:type="character" w:styleId="Zwaar">
    <w:name w:val="Strong"/>
    <w:aliases w:val="Kragten Zwaar"/>
    <w:basedOn w:val="Standaardalinea-lettertype"/>
    <w:uiPriority w:val="22"/>
    <w:qFormat/>
    <w:rsid w:val="002A4112"/>
    <w:rPr>
      <w:rFonts w:ascii="Caecilia-BoldSC" w:hAnsi="Caecilia-BoldSC"/>
      <w:b w:val="0"/>
      <w:bCs/>
      <w:sz w:val="40"/>
    </w:rPr>
  </w:style>
  <w:style w:type="table" w:styleId="Tabelraster">
    <w:name w:val="Table Grid"/>
    <w:basedOn w:val="Standaardtabel"/>
    <w:uiPriority w:val="59"/>
    <w:rsid w:val="005E43BF"/>
    <w:rPr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ntekst">
    <w:name w:val="Balloon Text"/>
    <w:basedOn w:val="Standaard"/>
    <w:link w:val="BallontekstChar"/>
    <w:uiPriority w:val="99"/>
    <w:semiHidden/>
    <w:unhideWhenUsed/>
    <w:rsid w:val="004B780D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B780D"/>
    <w:rPr>
      <w:rFonts w:ascii="Tahoma" w:hAnsi="Tahoma" w:cs="Tahoma"/>
      <w:sz w:val="16"/>
      <w:szCs w:val="16"/>
    </w:rPr>
  </w:style>
  <w:style w:type="paragraph" w:styleId="Koptekst">
    <w:name w:val="header"/>
    <w:basedOn w:val="Standaard"/>
    <w:link w:val="KoptekstChar"/>
    <w:uiPriority w:val="99"/>
    <w:unhideWhenUsed/>
    <w:rsid w:val="000C5376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C5376"/>
  </w:style>
  <w:style w:type="paragraph" w:styleId="Voettekst">
    <w:name w:val="footer"/>
    <w:basedOn w:val="Standaard"/>
    <w:link w:val="VoettekstChar"/>
    <w:uiPriority w:val="99"/>
    <w:unhideWhenUsed/>
    <w:rsid w:val="000C5376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C5376"/>
  </w:style>
  <w:style w:type="paragraph" w:styleId="Lijstalinea">
    <w:name w:val="List Paragraph"/>
    <w:basedOn w:val="Standaard"/>
    <w:uiPriority w:val="34"/>
    <w:semiHidden/>
    <w:qFormat/>
    <w:rsid w:val="00632C0D"/>
    <w:pPr>
      <w:ind w:left="720"/>
      <w:contextualSpacing/>
    </w:pPr>
  </w:style>
  <w:style w:type="character" w:customStyle="1" w:styleId="TekstGroot">
    <w:name w:val="TekstGroot"/>
    <w:uiPriority w:val="99"/>
    <w:rsid w:val="00870ECB"/>
    <w:rPr>
      <w:rFonts w:ascii="Caecilia-Bold" w:hAnsi="Caecilia-Bold" w:cs="Caecilia-Bold"/>
      <w:sz w:val="28"/>
      <w:szCs w:val="28"/>
      <w:lang w:val="nl-NL"/>
    </w:rPr>
  </w:style>
  <w:style w:type="character" w:customStyle="1" w:styleId="LichtI">
    <w:name w:val="Licht I"/>
    <w:uiPriority w:val="99"/>
    <w:rsid w:val="00870ECB"/>
    <w:rPr>
      <w:rFonts w:ascii="Caecilia-LightItalic" w:hAnsi="Caecilia-LightItalic" w:cs="Caecilia-LightItalic"/>
      <w:lang w:val="nl-NL"/>
    </w:rPr>
  </w:style>
  <w:style w:type="character" w:styleId="Hyperlink">
    <w:name w:val="Hyperlink"/>
    <w:basedOn w:val="Standaardalinea-lettertype"/>
    <w:uiPriority w:val="99"/>
    <w:unhideWhenUsed/>
    <w:rsid w:val="00B451FC"/>
    <w:rPr>
      <w:color w:val="0000FF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unhideWhenUsed/>
    <w:rsid w:val="003C7DFA"/>
    <w:pPr>
      <w:tabs>
        <w:tab w:val="left" w:pos="567"/>
        <w:tab w:val="right" w:leader="dot" w:pos="7814"/>
      </w:tabs>
      <w:spacing w:after="100"/>
    </w:pPr>
    <w:rPr>
      <w:rFonts w:ascii="Caecilia-Bold" w:hAnsi="Caecilia-Bold"/>
      <w:sz w:val="17"/>
    </w:rPr>
  </w:style>
  <w:style w:type="paragraph" w:styleId="Inhopg9">
    <w:name w:val="toc 9"/>
    <w:basedOn w:val="Standaard"/>
    <w:next w:val="Standaard"/>
    <w:autoRedefine/>
    <w:uiPriority w:val="39"/>
    <w:semiHidden/>
    <w:unhideWhenUsed/>
    <w:rsid w:val="00E53920"/>
    <w:pPr>
      <w:spacing w:after="100"/>
      <w:ind w:left="1600"/>
    </w:pPr>
  </w:style>
  <w:style w:type="character" w:styleId="Tekstvantijdelijkeaanduiding">
    <w:name w:val="Placeholder Text"/>
    <w:basedOn w:val="Standaardalinea-lettertype"/>
    <w:uiPriority w:val="99"/>
    <w:semiHidden/>
    <w:rsid w:val="00FF7A4D"/>
    <w:rPr>
      <w:color w:val="808080"/>
    </w:rPr>
  </w:style>
  <w:style w:type="paragraph" w:styleId="Inhopg2">
    <w:name w:val="toc 2"/>
    <w:basedOn w:val="Standaard"/>
    <w:next w:val="Standaard"/>
    <w:autoRedefine/>
    <w:uiPriority w:val="39"/>
    <w:unhideWhenUsed/>
    <w:rsid w:val="00EB5A37"/>
    <w:pPr>
      <w:spacing w:after="100"/>
    </w:pPr>
    <w:rPr>
      <w:sz w:val="17"/>
    </w:rPr>
  </w:style>
  <w:style w:type="paragraph" w:styleId="Inhopg4">
    <w:name w:val="toc 4"/>
    <w:basedOn w:val="Standaard"/>
    <w:next w:val="Standaard"/>
    <w:autoRedefine/>
    <w:uiPriority w:val="39"/>
    <w:unhideWhenUsed/>
    <w:rsid w:val="00EB5A37"/>
    <w:pPr>
      <w:spacing w:after="100"/>
      <w:ind w:left="567" w:right="28"/>
    </w:pPr>
    <w:rPr>
      <w:rFonts w:ascii="Caecilia-Bold" w:hAnsi="Caecilia-Bold"/>
      <w:sz w:val="17"/>
    </w:rPr>
  </w:style>
  <w:style w:type="paragraph" w:styleId="Inhopg3">
    <w:name w:val="toc 3"/>
    <w:basedOn w:val="Standaard"/>
    <w:next w:val="Standaard"/>
    <w:autoRedefine/>
    <w:uiPriority w:val="39"/>
    <w:unhideWhenUsed/>
    <w:rsid w:val="004C557D"/>
    <w:pPr>
      <w:tabs>
        <w:tab w:val="left" w:pos="567"/>
        <w:tab w:val="right" w:leader="dot" w:pos="7814"/>
      </w:tabs>
      <w:spacing w:after="100"/>
    </w:pPr>
    <w:rPr>
      <w:sz w:val="17"/>
    </w:rPr>
  </w:style>
  <w:style w:type="paragraph" w:styleId="Inhopg5">
    <w:name w:val="toc 5"/>
    <w:basedOn w:val="Standaard"/>
    <w:next w:val="Standaard"/>
    <w:autoRedefine/>
    <w:uiPriority w:val="39"/>
    <w:semiHidden/>
    <w:unhideWhenUsed/>
    <w:rsid w:val="008910ED"/>
    <w:pPr>
      <w:spacing w:after="100"/>
      <w:ind w:left="800"/>
    </w:pPr>
  </w:style>
  <w:style w:type="character" w:customStyle="1" w:styleId="Kop9Char">
    <w:name w:val="Kop 9 Char"/>
    <w:basedOn w:val="Standaardalinea-lettertype"/>
    <w:link w:val="Kop9"/>
    <w:uiPriority w:val="9"/>
    <w:semiHidden/>
    <w:rsid w:val="005557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x-none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5557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x-none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555731"/>
    <w:rPr>
      <w:rFonts w:asciiTheme="majorHAnsi" w:eastAsiaTheme="majorEastAsia" w:hAnsiTheme="majorHAnsi" w:cstheme="majorBidi"/>
      <w:i/>
      <w:iCs/>
      <w:color w:val="404040" w:themeColor="text1" w:themeTint="BF"/>
      <w:szCs w:val="20"/>
      <w:lang w:val="x-none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555731"/>
    <w:rPr>
      <w:rFonts w:asciiTheme="majorHAnsi" w:eastAsiaTheme="majorEastAsia" w:hAnsiTheme="majorHAnsi" w:cstheme="majorBidi"/>
      <w:i/>
      <w:iCs/>
      <w:color w:val="243F60" w:themeColor="accent1" w:themeShade="7F"/>
      <w:szCs w:val="20"/>
      <w:lang w:val="x-none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55731"/>
    <w:rPr>
      <w:rFonts w:asciiTheme="majorHAnsi" w:eastAsiaTheme="majorEastAsia" w:hAnsiTheme="majorHAnsi" w:cstheme="majorBidi"/>
      <w:color w:val="243F60" w:themeColor="accent1" w:themeShade="7F"/>
      <w:szCs w:val="20"/>
      <w:lang w:val="x-none"/>
    </w:rPr>
  </w:style>
  <w:style w:type="paragraph" w:styleId="Bijschrift">
    <w:name w:val="caption"/>
    <w:basedOn w:val="Standaard"/>
    <w:next w:val="Standaard"/>
    <w:uiPriority w:val="35"/>
    <w:qFormat/>
    <w:rsid w:val="004F6E53"/>
    <w:pPr>
      <w:autoSpaceDE/>
      <w:autoSpaceDN/>
      <w:adjustRightInd/>
      <w:spacing w:after="200"/>
    </w:pPr>
    <w:rPr>
      <w:rFonts w:ascii="Caecilia-Italic" w:hAnsi="Caecilia-Italic"/>
      <w:bCs/>
      <w:sz w:val="17"/>
      <w:szCs w:val="18"/>
      <w:lang w:val="nl-NL"/>
    </w:rPr>
  </w:style>
  <w:style w:type="paragraph" w:styleId="Lijstmetafbeeldingen">
    <w:name w:val="table of figures"/>
    <w:basedOn w:val="Standaard"/>
    <w:next w:val="Standaard"/>
    <w:uiPriority w:val="99"/>
    <w:unhideWhenUsed/>
    <w:rsid w:val="0013131C"/>
    <w:pPr>
      <w:ind w:left="567"/>
    </w:pPr>
  </w:style>
  <w:style w:type="paragraph" w:customStyle="1" w:styleId="Bijlage1">
    <w:name w:val="Bijlage 1"/>
    <w:basedOn w:val="Kop1"/>
    <w:next w:val="Standaard"/>
    <w:autoRedefine/>
    <w:uiPriority w:val="10"/>
    <w:qFormat/>
    <w:rsid w:val="003C7DFA"/>
    <w:pPr>
      <w:numPr>
        <w:numId w:val="48"/>
      </w:numPr>
      <w:tabs>
        <w:tab w:val="clear" w:pos="2268"/>
      </w:tabs>
      <w:ind w:left="-1928" w:firstLine="0"/>
    </w:pPr>
    <w:rPr>
      <w:lang w:val="nl-NL"/>
    </w:rPr>
  </w:style>
  <w:style w:type="paragraph" w:customStyle="1" w:styleId="Bijlage11">
    <w:name w:val="Bijlage 1.1"/>
    <w:basedOn w:val="Bijlage1"/>
    <w:next w:val="Standaard"/>
    <w:autoRedefine/>
    <w:uiPriority w:val="10"/>
    <w:qFormat/>
    <w:rsid w:val="00794277"/>
    <w:pPr>
      <w:numPr>
        <w:ilvl w:val="1"/>
      </w:numPr>
      <w:ind w:firstLine="0"/>
    </w:pPr>
    <w:rPr>
      <w:bCs w:val="0"/>
      <w:noProof/>
      <w:sz w:val="20"/>
      <w:szCs w:val="30"/>
    </w:rPr>
  </w:style>
  <w:style w:type="paragraph" w:customStyle="1" w:styleId="Bijlage111">
    <w:name w:val="Bijlage 1.1.1"/>
    <w:basedOn w:val="Bijlage1"/>
    <w:next w:val="Standaard"/>
    <w:uiPriority w:val="10"/>
    <w:qFormat/>
    <w:rsid w:val="00794277"/>
    <w:pPr>
      <w:numPr>
        <w:ilvl w:val="2"/>
      </w:numPr>
      <w:ind w:firstLine="0"/>
    </w:pPr>
    <w:rPr>
      <w:rFonts w:ascii="Caecilia-BoldItalic" w:hAnsi="Caecilia-BoldItalic"/>
      <w:bCs w:val="0"/>
      <w:noProof/>
      <w:sz w:val="2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9575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1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eader" Target="header10.xml"/><Relationship Id="rId21" Type="http://schemas.openxmlformats.org/officeDocument/2006/relationships/footer" Target="footer6.xml"/><Relationship Id="rId42" Type="http://schemas.openxmlformats.org/officeDocument/2006/relationships/footer" Target="footer17.xml"/><Relationship Id="rId47" Type="http://schemas.openxmlformats.org/officeDocument/2006/relationships/header" Target="header20.xml"/><Relationship Id="rId63" Type="http://schemas.openxmlformats.org/officeDocument/2006/relationships/header" Target="header28.xml"/><Relationship Id="rId68" Type="http://schemas.openxmlformats.org/officeDocument/2006/relationships/footer" Target="footer30.xml"/><Relationship Id="rId84" Type="http://schemas.openxmlformats.org/officeDocument/2006/relationships/theme" Target="theme/theme1.xml"/><Relationship Id="rId16" Type="http://schemas.openxmlformats.org/officeDocument/2006/relationships/footer" Target="footer4.xml"/><Relationship Id="rId11" Type="http://schemas.openxmlformats.org/officeDocument/2006/relationships/footer" Target="footer1.xml"/><Relationship Id="rId32" Type="http://schemas.openxmlformats.org/officeDocument/2006/relationships/header" Target="header13.xml"/><Relationship Id="rId37" Type="http://schemas.openxmlformats.org/officeDocument/2006/relationships/header" Target="header15.xml"/><Relationship Id="rId53" Type="http://schemas.openxmlformats.org/officeDocument/2006/relationships/footer" Target="footer22.xml"/><Relationship Id="rId58" Type="http://schemas.openxmlformats.org/officeDocument/2006/relationships/footer" Target="footer25.xml"/><Relationship Id="rId74" Type="http://schemas.openxmlformats.org/officeDocument/2006/relationships/footer" Target="footer33.xml"/><Relationship Id="rId79" Type="http://schemas.openxmlformats.org/officeDocument/2006/relationships/header" Target="header36.xml"/><Relationship Id="rId5" Type="http://schemas.openxmlformats.org/officeDocument/2006/relationships/settings" Target="settings.xml"/><Relationship Id="rId61" Type="http://schemas.openxmlformats.org/officeDocument/2006/relationships/header" Target="header27.xml"/><Relationship Id="rId82" Type="http://schemas.openxmlformats.org/officeDocument/2006/relationships/fontTable" Target="fontTable.xml"/><Relationship Id="rId19" Type="http://schemas.openxmlformats.org/officeDocument/2006/relationships/header" Target="header6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footer" Target="footer9.xml"/><Relationship Id="rId30" Type="http://schemas.openxmlformats.org/officeDocument/2006/relationships/footer" Target="footer11.xml"/><Relationship Id="rId35" Type="http://schemas.openxmlformats.org/officeDocument/2006/relationships/header" Target="header14.xml"/><Relationship Id="rId43" Type="http://schemas.openxmlformats.org/officeDocument/2006/relationships/header" Target="header18.xml"/><Relationship Id="rId48" Type="http://schemas.openxmlformats.org/officeDocument/2006/relationships/footer" Target="footer20.xml"/><Relationship Id="rId56" Type="http://schemas.openxmlformats.org/officeDocument/2006/relationships/header" Target="header25.xml"/><Relationship Id="rId64" Type="http://schemas.openxmlformats.org/officeDocument/2006/relationships/footer" Target="footer28.xml"/><Relationship Id="rId69" Type="http://schemas.openxmlformats.org/officeDocument/2006/relationships/header" Target="header31.xml"/><Relationship Id="rId77" Type="http://schemas.openxmlformats.org/officeDocument/2006/relationships/header" Target="header35.xml"/><Relationship Id="rId8" Type="http://schemas.openxmlformats.org/officeDocument/2006/relationships/endnotes" Target="endnotes.xml"/><Relationship Id="rId51" Type="http://schemas.openxmlformats.org/officeDocument/2006/relationships/header" Target="header22.xml"/><Relationship Id="rId72" Type="http://schemas.openxmlformats.org/officeDocument/2006/relationships/header" Target="header33.xml"/><Relationship Id="rId80" Type="http://schemas.openxmlformats.org/officeDocument/2006/relationships/header" Target="header37.xml"/><Relationship Id="rId3" Type="http://schemas.openxmlformats.org/officeDocument/2006/relationships/numbering" Target="numbering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9.xml"/><Relationship Id="rId33" Type="http://schemas.openxmlformats.org/officeDocument/2006/relationships/footer" Target="footer12.xml"/><Relationship Id="rId38" Type="http://schemas.openxmlformats.org/officeDocument/2006/relationships/header" Target="header16.xml"/><Relationship Id="rId46" Type="http://schemas.openxmlformats.org/officeDocument/2006/relationships/footer" Target="footer19.xml"/><Relationship Id="rId59" Type="http://schemas.openxmlformats.org/officeDocument/2006/relationships/header" Target="header26.xml"/><Relationship Id="rId67" Type="http://schemas.openxmlformats.org/officeDocument/2006/relationships/footer" Target="footer29.xml"/><Relationship Id="rId20" Type="http://schemas.openxmlformats.org/officeDocument/2006/relationships/header" Target="header7.xml"/><Relationship Id="rId41" Type="http://schemas.openxmlformats.org/officeDocument/2006/relationships/header" Target="header17.xml"/><Relationship Id="rId54" Type="http://schemas.openxmlformats.org/officeDocument/2006/relationships/footer" Target="footer23.xml"/><Relationship Id="rId62" Type="http://schemas.openxmlformats.org/officeDocument/2006/relationships/footer" Target="footer27.xml"/><Relationship Id="rId70" Type="http://schemas.openxmlformats.org/officeDocument/2006/relationships/footer" Target="footer31.xml"/><Relationship Id="rId75" Type="http://schemas.openxmlformats.org/officeDocument/2006/relationships/header" Target="header34.xml"/><Relationship Id="rId83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eader" Target="header4.xml"/><Relationship Id="rId23" Type="http://schemas.openxmlformats.org/officeDocument/2006/relationships/header" Target="header8.xml"/><Relationship Id="rId28" Type="http://schemas.openxmlformats.org/officeDocument/2006/relationships/footer" Target="footer10.xml"/><Relationship Id="rId36" Type="http://schemas.openxmlformats.org/officeDocument/2006/relationships/footer" Target="footer14.xml"/><Relationship Id="rId49" Type="http://schemas.openxmlformats.org/officeDocument/2006/relationships/header" Target="header21.xml"/><Relationship Id="rId57" Type="http://schemas.openxmlformats.org/officeDocument/2006/relationships/footer" Target="footer24.xml"/><Relationship Id="rId10" Type="http://schemas.openxmlformats.org/officeDocument/2006/relationships/header" Target="header2.xml"/><Relationship Id="rId31" Type="http://schemas.openxmlformats.org/officeDocument/2006/relationships/header" Target="head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60" Type="http://schemas.openxmlformats.org/officeDocument/2006/relationships/footer" Target="footer26.xml"/><Relationship Id="rId65" Type="http://schemas.openxmlformats.org/officeDocument/2006/relationships/header" Target="header29.xml"/><Relationship Id="rId73" Type="http://schemas.openxmlformats.org/officeDocument/2006/relationships/footer" Target="footer32.xml"/><Relationship Id="rId78" Type="http://schemas.openxmlformats.org/officeDocument/2006/relationships/footer" Target="footer35.xml"/><Relationship Id="rId81" Type="http://schemas.openxmlformats.org/officeDocument/2006/relationships/footer" Target="footer36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39" Type="http://schemas.openxmlformats.org/officeDocument/2006/relationships/footer" Target="footer15.xml"/><Relationship Id="rId34" Type="http://schemas.openxmlformats.org/officeDocument/2006/relationships/footer" Target="footer13.xml"/><Relationship Id="rId50" Type="http://schemas.openxmlformats.org/officeDocument/2006/relationships/footer" Target="footer21.xml"/><Relationship Id="rId55" Type="http://schemas.openxmlformats.org/officeDocument/2006/relationships/header" Target="header24.xml"/><Relationship Id="rId76" Type="http://schemas.openxmlformats.org/officeDocument/2006/relationships/footer" Target="footer34.xml"/><Relationship Id="rId7" Type="http://schemas.openxmlformats.org/officeDocument/2006/relationships/footnotes" Target="footnotes.xml"/><Relationship Id="rId71" Type="http://schemas.openxmlformats.org/officeDocument/2006/relationships/header" Target="header32.xml"/><Relationship Id="rId2" Type="http://schemas.openxmlformats.org/officeDocument/2006/relationships/customXml" Target="../customXml/item2.xml"/><Relationship Id="rId29" Type="http://schemas.openxmlformats.org/officeDocument/2006/relationships/header" Target="header11.xml"/><Relationship Id="rId24" Type="http://schemas.openxmlformats.org/officeDocument/2006/relationships/footer" Target="footer8.xml"/><Relationship Id="rId40" Type="http://schemas.openxmlformats.org/officeDocument/2006/relationships/footer" Target="footer16.xml"/><Relationship Id="rId45" Type="http://schemas.openxmlformats.org/officeDocument/2006/relationships/footer" Target="footer18.xml"/><Relationship Id="rId66" Type="http://schemas.openxmlformats.org/officeDocument/2006/relationships/header" Target="header30.xml"/></Relationships>
</file>

<file path=word/_rels/footer35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ragten\Word%202010%20Huisstijl\Kragten_rapport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C77C08368CE240169F5BFE3F5E738760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DC7E10B-8291-4276-8B80-79E5B619484A}"/>
      </w:docPartPr>
      <w:docPartBody>
        <w:p w:rsidR="0083069A" w:rsidRDefault="0083069A">
          <w:r w:rsidRPr="00A306A4">
            <w:rPr>
              <w:rStyle w:val="Tekstvantijdelijkeaanduiding"/>
            </w:rPr>
            <w:t>[Publicatiedatum]</w:t>
          </w:r>
        </w:p>
      </w:docPartBody>
    </w:docPart>
    <w:docPart>
      <w:docPartPr>
        <w:name w:val="C7B5FFC3FAE14C53BAC1FC8BCF3BDA4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6CFDBF6D-E24B-4114-BBB4-588AFD60F8D4}"/>
      </w:docPartPr>
      <w:docPartBody>
        <w:p w:rsidR="0083069A" w:rsidRDefault="0083069A">
          <w:r w:rsidRPr="00A306A4">
            <w:rPr>
              <w:rStyle w:val="Tekstvantijdelijkeaanduiding"/>
            </w:rPr>
            <w:t>[Publicatiedatum]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ecilia-Bold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ecilia-Bold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BoldS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Roman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ecilia-Heavy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ecilia-Light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ecilia-Italic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ecilia-Roman CE">
    <w:altName w:val="Lucida Console"/>
    <w:panose1 w:val="00000000000000000000"/>
    <w:charset w:val="EE"/>
    <w:family w:val="modern"/>
    <w:notTrueType/>
    <w:pitch w:val="fixed"/>
    <w:sig w:usb0="00000005" w:usb1="00000000" w:usb2="00000000" w:usb3="00000000" w:csb0="00000002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69A"/>
    <w:rsid w:val="002E53FE"/>
    <w:rsid w:val="004625EA"/>
    <w:rsid w:val="006D3816"/>
    <w:rsid w:val="0083069A"/>
    <w:rsid w:val="00D03919"/>
    <w:rsid w:val="00D22370"/>
    <w:rsid w:val="00D42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nl-NL" w:eastAsia="nl-N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3069A"/>
    <w:rPr>
      <w:rFonts w:cs="Times New Roman"/>
      <w:sz w:val="3276"/>
      <w:szCs w:val="3276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3069A"/>
    <w:rPr>
      <w:color w:val="808080"/>
    </w:rPr>
  </w:style>
  <w:style w:type="paragraph" w:customStyle="1" w:styleId="4D7EA0590D9C438D992663D80D98CFB2">
    <w:name w:val="4D7EA0590D9C438D992663D80D98CFB2"/>
    <w:rsid w:val="0083069A"/>
  </w:style>
  <w:style w:type="paragraph" w:customStyle="1" w:styleId="C4909E3279EA4D72B275038FA65E7BD8">
    <w:name w:val="C4909E3279EA4D72B275038FA65E7BD8"/>
    <w:rsid w:val="0083069A"/>
  </w:style>
  <w:style w:type="paragraph" w:customStyle="1" w:styleId="F823F4AE99584CD5B7BDE64FC2CAAD4D">
    <w:name w:val="F823F4AE99584CD5B7BDE64FC2CAAD4D"/>
    <w:rsid w:val="0083069A"/>
  </w:style>
  <w:style w:type="paragraph" w:customStyle="1" w:styleId="F0AE45CA14494CB882A8CE1FA0E11679">
    <w:name w:val="F0AE45CA14494CB882A8CE1FA0E11679"/>
    <w:rsid w:val="0083069A"/>
  </w:style>
  <w:style w:type="paragraph" w:customStyle="1" w:styleId="959514327DA24D689B911B793B14BA4D">
    <w:name w:val="959514327DA24D689B911B793B14BA4D"/>
    <w:rsid w:val="0083069A"/>
  </w:style>
  <w:style w:type="paragraph" w:customStyle="1" w:styleId="4C2967CA41D34B7CB45A5A571EF34461">
    <w:name w:val="4C2967CA41D34B7CB45A5A571EF34461"/>
    <w:rsid w:val="0083069A"/>
  </w:style>
  <w:style w:type="paragraph" w:customStyle="1" w:styleId="AD4498D37F244D75B8AFCE05F69EEEDD">
    <w:name w:val="AD4498D37F244D75B8AFCE05F69EEEDD"/>
    <w:rsid w:val="0083069A"/>
  </w:style>
  <w:style w:type="paragraph" w:customStyle="1" w:styleId="F1554C67400F480E9D0438FA88B2CD33">
    <w:name w:val="F1554C67400F480E9D0438FA88B2CD33"/>
    <w:rsid w:val="0083069A"/>
  </w:style>
  <w:style w:type="paragraph" w:customStyle="1" w:styleId="1CA74DDC174B41008F240BC31EB7DF26">
    <w:name w:val="1CA74DDC174B41008F240BC31EB7DF26"/>
    <w:rsid w:val="0083069A"/>
  </w:style>
  <w:style w:type="paragraph" w:customStyle="1" w:styleId="2A13E464363144F397CE1F6CA9A35B65">
    <w:name w:val="2A13E464363144F397CE1F6CA9A35B65"/>
    <w:rsid w:val="0083069A"/>
  </w:style>
  <w:style w:type="paragraph" w:customStyle="1" w:styleId="AC9C822F11E64ABC918639B3991ACD19">
    <w:name w:val="AC9C822F11E64ABC918639B3991ACD19"/>
    <w:rsid w:val="0083069A"/>
  </w:style>
  <w:style w:type="paragraph" w:customStyle="1" w:styleId="A04AC9391FA44E7AA77526CAE0C48D62">
    <w:name w:val="A04AC9391FA44E7AA77526CAE0C48D62"/>
    <w:rsid w:val="0083069A"/>
  </w:style>
  <w:style w:type="paragraph" w:customStyle="1" w:styleId="F2541CF23F8F4FC9B25DB2EA6AAB5289">
    <w:name w:val="F2541CF23F8F4FC9B25DB2EA6AAB5289"/>
    <w:rsid w:val="0083069A"/>
  </w:style>
  <w:style w:type="paragraph" w:customStyle="1" w:styleId="6407E8E37F79445192C015B035B0D4A7">
    <w:name w:val="6407E8E37F79445192C015B035B0D4A7"/>
    <w:rsid w:val="0083069A"/>
  </w:style>
  <w:style w:type="paragraph" w:customStyle="1" w:styleId="8C80127B32B94354B887B22DB2BBDEBE">
    <w:name w:val="8C80127B32B94354B887B22DB2BBDEBE"/>
    <w:rsid w:val="0083069A"/>
  </w:style>
  <w:style w:type="paragraph" w:customStyle="1" w:styleId="6A4F7B049AC04A96810D3EAD6F8EA3C7">
    <w:name w:val="6A4F7B049AC04A96810D3EAD6F8EA3C7"/>
    <w:rsid w:val="0083069A"/>
  </w:style>
  <w:style w:type="paragraph" w:customStyle="1" w:styleId="F874486FAF62436395D074C3A7EEE533">
    <w:name w:val="F874486FAF62436395D074C3A7EEE533"/>
    <w:rsid w:val="0083069A"/>
  </w:style>
  <w:style w:type="paragraph" w:customStyle="1" w:styleId="5D535A9880D2412881D07A0C3572CDC2">
    <w:name w:val="5D535A9880D2412881D07A0C3572CDC2"/>
    <w:rsid w:val="0083069A"/>
  </w:style>
  <w:style w:type="paragraph" w:customStyle="1" w:styleId="A873417EA81247D1BB2E53142BEB779F">
    <w:name w:val="A873417EA81247D1BB2E53142BEB779F"/>
    <w:rsid w:val="0083069A"/>
  </w:style>
  <w:style w:type="paragraph" w:customStyle="1" w:styleId="D2149C0476124588A6153C94B74F2159">
    <w:name w:val="D2149C0476124588A6153C94B74F2159"/>
    <w:rsid w:val="0083069A"/>
  </w:style>
  <w:style w:type="paragraph" w:customStyle="1" w:styleId="1B6B5E1D136E49DD8D2971F3B71A39CE">
    <w:name w:val="1B6B5E1D136E49DD8D2971F3B71A39CE"/>
    <w:rsid w:val="0083069A"/>
  </w:style>
  <w:style w:type="paragraph" w:customStyle="1" w:styleId="2271ABEB33B54982B7D150578E224220">
    <w:name w:val="2271ABEB33B54982B7D150578E224220"/>
    <w:rsid w:val="0083069A"/>
  </w:style>
  <w:style w:type="paragraph" w:customStyle="1" w:styleId="BB96CCB22A6C410FA324BAE75A084202">
    <w:name w:val="BB96CCB22A6C410FA324BAE75A084202"/>
    <w:rsid w:val="0083069A"/>
  </w:style>
  <w:style w:type="paragraph" w:customStyle="1" w:styleId="EA25722554AE4B748C5D892A6C5F22FD">
    <w:name w:val="EA25722554AE4B748C5D892A6C5F22FD"/>
    <w:rsid w:val="0083069A"/>
  </w:style>
  <w:style w:type="paragraph" w:customStyle="1" w:styleId="DAF02996E3534F0687560E88B866960D">
    <w:name w:val="DAF02996E3534F0687560E88B866960D"/>
    <w:rsid w:val="0083069A"/>
  </w:style>
  <w:style w:type="paragraph" w:customStyle="1" w:styleId="EAEB056F11F44085B4FD93D6733D7C46">
    <w:name w:val="EAEB056F11F44085B4FD93D6733D7C46"/>
    <w:rsid w:val="0083069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14.xml><customUI xmlns="http://schemas.microsoft.com/office/2009/07/customui" onLoad="OnLoad"> 
 <mso:ribbon>
		<mso:qat/>
		<mso:tabs>
			<mso:tab id="kragten" label="Kragten2" insertBeforeQ="mso:TabAddIns">
				<mso:group id="mso_c2.C6DE28" label="Nieuwe documenten" imageMso="CreateMailRule" autoScale="true">
					<mso:control idQ="mso:FileNewDefault" label="brief" imageMso="Info" visible="true"/>
				</mso:group>
			</mso:tab>
		</mso:tabs>
	</mso:ribbon>
</customUI>
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2020-11-06T00:00:00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7637AD6D-CA81-4662-BC57-DDD3F0B82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Kragten_rapport</Template>
  <TotalTime>67</TotalTime>
  <Pages>24</Pages>
  <Words>2117</Words>
  <Characters>11647</Characters>
  <Application>Microsoft Office Word</Application>
  <DocSecurity>0</DocSecurity>
  <Lines>97</Lines>
  <Paragraphs>27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VGplan</vt:lpstr>
    </vt:vector>
  </TitlesOfParts>
  <Company>Kragten</Company>
  <LinksUpToDate>false</LinksUpToDate>
  <CharactersWithSpaces>13737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VGplan</dc:title>
  <cp:lastModifiedBy>Nick Schrama</cp:lastModifiedBy>
  <cp:revision>6</cp:revision>
  <cp:lastPrinted>2014-05-13T09:20:00Z</cp:lastPrinted>
  <dcterms:created xsi:type="dcterms:W3CDTF">2019-01-03T11:14:00Z</dcterms:created>
  <dcterms:modified xsi:type="dcterms:W3CDTF">2020-11-03T13:45:00Z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ragtenDocument">
    <vt:lpwstr>RAPPORT</vt:lpwstr>
  </property>
  <property fmtid="{D5CDD505-2E9C-101B-9397-08002B2CF9AE}" pid="3" name="Publicatie">
    <vt:lpwstr>6-6-2012</vt:lpwstr>
  </property>
  <property fmtid="{D5CDD505-2E9C-101B-9397-08002B2CF9AE}" pid="4" name="KragtendocumenttypeVersie">
    <vt:lpwstr>1</vt:lpwstr>
  </property>
</Properties>
</file>